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65ac" w14:paraId="90165a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</w:t>
      </w:r>
      <w:r w:rsidR="00155632">
        <w:t>4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55632">
        <w:t>LATRA d.o.o., Škabrnja, Trg Dr. Franje Tuđmana 6,</w:t>
      </w:r>
      <w:r w:rsidR="00155632" w:rsidRPr="007A679F">
        <w:t xml:space="preserve"> OIB: </w:t>
      </w:r>
      <w:r w:rsidR="00155632">
        <w:t>61804500814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55632">
        <w:t>LATRA d.o.o., Škabrnja, Trg Dr. Franje Tuđmana 6,</w:t>
      </w:r>
      <w:r w:rsidR="00155632" w:rsidRPr="007A679F">
        <w:t xml:space="preserve"> OIB: </w:t>
      </w:r>
      <w:r w:rsidR="00155632">
        <w:t>61804500814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55632">
        <w:t>08</w:t>
      </w:r>
      <w:r w:rsidR="00A70A5D">
        <w:t>,</w:t>
      </w:r>
      <w:r w:rsidR="00155632"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155632">
        <w:t>00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55632">
        <w:t>LATRA d.o.o., Škabrnja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271057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155632">
        <w:t>681</w:t>
      </w:r>
      <w:r w:rsidR="00245588" w:rsidRPr="006A6907">
        <w:t xml:space="preserve"> dan u iznosu od </w:t>
      </w:r>
      <w:r w:rsidR="00155632">
        <w:t>111.463,63</w:t>
      </w:r>
      <w:r w:rsidR="00245588" w:rsidRPr="006A6907">
        <w:t xml:space="preserve"> kun</w:t>
      </w:r>
      <w:r w:rsidR="00155632">
        <w:t>e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D289F" w:rsidR="0020610B" w:rsidRPr="002D289F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dužniku </w:t>
      </w:r>
      <w:r w:rsidR="00155632">
        <w:rPr>
          <w:szCs w:val="24"/>
        </w:rPr>
        <w:t>LATRA d.o.o., Škabrnja</w:t>
      </w:r>
      <w:r w:rsidR="00271057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2D289F" w:rsidRPr="002D289F">
        <w:t xml:space="preserve"> </w:t>
      </w:r>
      <w:r w:rsidR="002D289F">
        <w:t>i na e-oglasnu ploču suda</w:t>
      </w:r>
    </w:p>
    <w:p w:rsidRDefault="00155632" w:rsidP="00A41796" w:rsidR="000C7F11" w:rsidRPr="00A4179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ZORAN </w:t>
      </w:r>
      <w:r w:rsidR="00340B71">
        <w:rPr>
          <w:szCs w:val="24"/>
        </w:rPr>
        <w:t>GURLICA</w:t>
      </w:r>
      <w:r>
        <w:rPr>
          <w:szCs w:val="24"/>
        </w:rPr>
        <w:t xml:space="preserve"> iz Škabrnje, Škabrnje 50</w:t>
      </w:r>
      <w:r w:rsidR="00F74D4B">
        <w:rPr>
          <w:szCs w:val="24"/>
        </w:rPr>
        <w:t xml:space="preserve"> </w:t>
      </w:r>
      <w:r w:rsidR="000C7F11">
        <w:t xml:space="preserve">- uz upozorenje na adresu </w:t>
      </w:r>
      <w:r w:rsidR="002D289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61FDC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</w:t>
    </w:r>
    <w:r w:rsidR="00155632">
      <w:t>4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632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1057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89F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0B71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FDC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1796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A77B2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0A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189B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4D4B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LATRA d.o.o. za komunalne djelatnosti</izvorni_sadrzaj>
    <derivirana_varijabla naziv="DomainObject.Predmet.ProtustrankaFormated_1">  LATRA d.o.o. za komunalne djelatnosti</derivirana_varijabla>
  </DomainObject.Predmet.ProtustrankaFormated>
  <DomainObject.Predmet.ProtustrankaFormatedOIB>
    <izvorni_sadrzaj>  LATRA d.o.o. za komunalne djelatnosti, OIB 61804500814</izvorni_sadrzaj>
    <derivirana_varijabla naziv="DomainObject.Predmet.ProtustrankaFormatedOIB_1">  LATRA d.o.o. za komunalne djelatnosti, OIB 61804500814</derivirana_varijabla>
  </DomainObject.Predmet.ProtustrankaFormatedOIB>
  <DomainObject.Predmet.ProtustrankaFormatedWithAdress>
    <izvorni_sadrzaj> LATRA d.o.o. za komunalne djelatnosti, Trg Dr. Franje Tuđmana 6, 23223 Škabrnje</izvorni_sadrzaj>
    <derivirana_varijabla naziv="DomainObject.Predmet.ProtustrankaFormatedWithAdress_1"> LATRA d.o.o. za komunalne djelatnosti, Trg Dr. Franje Tuđmana 6, 23223 Škabrnje</derivirana_varijabla>
  </DomainObject.Predmet.ProtustrankaFormatedWithAdress>
  <DomainObject.Predmet.ProtustrankaFormatedWithAdressOIB>
    <izvorni_sadrzaj> LATRA d.o.o. za komunalne djelatnosti, OIB 61804500814, Trg Dr. Franje Tuđmana 6, 23223 Škabrnje</izvorni_sadrzaj>
    <derivirana_varijabla naziv="DomainObject.Predmet.ProtustrankaFormatedWithAdressOIB_1"> LATRA d.o.o. za komunalne djelatnosti, OIB 61804500814, Trg Dr. Franje Tuđmana 6, 23223 Škabrnje</derivirana_varijabla>
  </DomainObject.Predmet.ProtustrankaFormatedWithAdressOIB>
  <DomainObject.Predmet.ProtustrankaWithAdress>
    <izvorni_sadrzaj>LATRA d.o.o. za komunalne djelatnosti Trg Dr. Franje Tuđmana 6, 23223 Škabrnje</izvorni_sadrzaj>
    <derivirana_varijabla naziv="DomainObject.Predmet.ProtustrankaWithAdress_1">LATRA d.o.o. za komunalne djelatnosti Trg Dr. Franje Tuđmana 6, 23223 Škabrnje</derivirana_varijabla>
  </DomainObject.Predmet.ProtustrankaWithAdress>
  <DomainObject.Predmet.ProtustrankaWithAdressOIB>
    <izvorni_sadrzaj>LATRA d.o.o. za komunalne djelatnosti, OIB 61804500814, Trg Dr. Franje Tuđmana 6, 23223 Škabrnje</izvorni_sadrzaj>
    <derivirana_varijabla naziv="DomainObject.Predmet.ProtustrankaWithAdressOIB_1">LATRA d.o.o. za komunalne djelatnosti, OIB 61804500814, Trg Dr. Franje Tuđmana 6, 23223 Škabrnje</derivirana_varijabla>
  </DomainObject.Predmet.ProtustrankaWithAdressOIB>
  <DomainObject.Predmet.ProtustrankaNazivFormated>
    <izvorni_sadrzaj>LATRA d.o.o. za komunalne djelatnosti</izvorni_sadrzaj>
    <derivirana_varijabla naziv="DomainObject.Predmet.ProtustrankaNazivFormated_1">LATRA d.o.o. za komunalne djelatnosti</derivirana_varijabla>
  </DomainObject.Predmet.ProtustrankaNazivFormated>
  <DomainObject.Predmet.ProtustrankaNazivFormatedOIB>
    <izvorni_sadrzaj>LATRA d.o.o. za komunalne djelatnosti, OIB 61804500814</izvorni_sadrzaj>
    <derivirana_varijabla naziv="DomainObject.Predmet.ProtustrankaNazivFormatedOIB_1">LATRA d.o.o. za komunalne djelatnosti, OIB 61804500814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111463.63</izvorni_sadrzaj>
    <derivirana_varijabla naziv="DomainObject.Predmet.TrenutnaVrijednost_1">111463.63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LATRA d.o.o. za komunalne djelatnosti</item>
    </izvorni_sadrzaj>
    <derivirana_varijabla naziv="DomainObject.Predmet.ProtuStrankaListFormated_1">
      <item>LATRA d.o.o. za komunalne djelatnosti</item>
    </derivirana_varijabla>
  </DomainObject.Predmet.ProtuStrankaListFormated>
  <DomainObject.Predmet.ProtuStrankaListFormatedOIB>
    <izvorni_sadrzaj>
      <item>LATRA d.o.o. za komunalne djelatnosti, OIB 61804500814</item>
    </izvorni_sadrzaj>
    <derivirana_varijabla naziv="DomainObject.Predmet.ProtuStrankaListFormatedOIB_1">
      <item>LATRA d.o.o. za komunalne djelatnosti, OIB 61804500814</item>
    </derivirana_varijabla>
  </DomainObject.Predmet.ProtuStrankaListFormatedOIB>
  <DomainObject.Predmet.ProtuStrankaListFormatedWithAdress>
    <izvorni_sadrzaj>
      <item>LATRA d.o.o. za komunalne djelatnosti, Trg Dr. Franje Tuđmana 6, 23223 Škabrnje</item>
    </izvorni_sadrzaj>
    <derivirana_varijabla naziv="DomainObject.Predmet.ProtuStrankaListFormatedWithAdress_1">
      <item>LATRA d.o.o. za komunalne djelatnosti, Trg Dr. Franje Tuđmana 6, 23223 Škabrnje</item>
    </derivirana_varijabla>
  </DomainObject.Predmet.ProtuStrankaListFormatedWithAdress>
  <DomainObject.Predmet.ProtuStrankaListFormatedWithAdressOIB>
    <izvorni_sadrzaj>
      <item>LATRA d.o.o. za komunalne djelatnosti, OIB 61804500814, Trg Dr. Franje Tuđmana 6, 23223 Škabrnje</item>
    </izvorni_sadrzaj>
    <derivirana_varijabla naziv="DomainObject.Predmet.ProtuStrankaListFormatedWithAdressOIB_1">
      <item>LATRA d.o.o. za komunalne djelatnosti, OIB 61804500814, Trg Dr. Franje Tuđmana 6, 23223 Škabrnje</item>
    </derivirana_varijabla>
  </DomainObject.Predmet.ProtuStrankaListFormatedWithAdressOIB>
  <DomainObject.Predmet.ProtuStrankaListNazivFormated>
    <izvorni_sadrzaj>
      <item>LATRA d.o.o. za komunalne djelatnosti</item>
    </izvorni_sadrzaj>
    <derivirana_varijabla naziv="DomainObject.Predmet.ProtuStrankaListNazivFormated_1">
      <item>LATRA d.o.o. za komunalne djelatnosti</item>
    </derivirana_varijabla>
  </DomainObject.Predmet.ProtuStrankaListNazivFormated>
  <DomainObject.Predmet.ProtuStrankaListNazivFormatedOIB>
    <izvorni_sadrzaj>
      <item>LATRA d.o.o. za komunalne djelatnosti, OIB 61804500814</item>
    </izvorni_sadrzaj>
    <derivirana_varijabla naziv="DomainObject.Predmet.ProtuStrankaListNazivFormatedOIB_1">
      <item>LATRA d.o.o. za komunalne djelatnosti, OIB 61804500814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LATRA d.o.o. za komunalne djelatnosti</izvorni_sadrzaj>
    <derivirana_varijabla naziv="DomainObject.Predmet.ProtustrankaIDrugi_1">LATRA d.o.o. za komunalne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LATRA d.o.o. za komunalne djelatnosti, OIB 61804500814, Trg Dr. Franje Tuđmana 6, 23223 Škabrnje</izvorni_sadrzaj>
    <derivirana_varijabla naziv="DomainObject.Predmet.ProtustrankaIDrugiAdressOIB_1">LATRA d.o.o. za komunalne djelatnosti, OIB 61804500814, Trg Dr. Franje Tuđmana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LATRA d.o.o. za komunalne djelatnosti</item>
    </izvorni_sadrzaj>
    <derivirana_varijabla naziv="DomainObject.Predmet.SudioniciListNaziv_1">
      <item>FINA</item>
      <item>LATRA d.o.o. za komunalne djelatnosti</item>
    </derivirana_varijabla>
  </DomainObject.Predmet.SudioniciListNaziv>
  <DomainObject.Predmet.SudioniciListAdressOIB>
    <izvorni_sadrzaj>
      <item>FINA, OIB 85821130368</item>
      <item>LATRA d.o.o. za komunalne djelatnosti, OIB 61804500814, Trg Dr. Franje Tuđmana 6,23223 Škabrnje</item>
    </izvorni_sadrzaj>
    <derivirana_varijabla naziv="DomainObject.Predmet.SudioniciListAdressOIB_1">
      <item>FINA, OIB 85821130368</item>
      <item>LATRA d.o.o. za komunalne djelatnosti, OIB 61804500814, Trg Dr. Franje Tuđmana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61804500814</item>
    </izvorni_sadrzaj>
    <derivirana_varijabla naziv="DomainObject.Predmet.SudioniciListNazivOIB_1">
      <item>, OIB 85821130368</item>
      <item>, OIB 61804500814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D7621-04A6-4130-ABA0-CDAAE25B6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1898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2016-03-24T08:20:00Z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