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0762" w14:paraId="a420762" w:rsidRDefault="00AE649C" w:rsidP="002F623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2F623D" w:rsidP="002F623D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2F623D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St-234/16-9</w:t>
      </w:r>
    </w:p>
    <w:p w:rsidRDefault="00EA1C6D" w:rsidP="002F623D" w:rsidR="00AE649C" w:rsidRPr="00B76F3C">
      <w:pPr>
        <w:pStyle w:val="SudSjedite"/>
      </w:pPr>
      <w:r>
        <w:tab/>
      </w: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</w:t>
      </w:r>
      <w:r>
        <w:rPr>
          <w:rFonts w:cs="Times New Roman"/>
        </w:rPr>
        <w:t xml:space="preserve">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</w:t>
      </w: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B. Radić 2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2F623D" w:rsidP="002F623D" w:rsidR="002F623D">
      <w:pPr>
        <w:spacing w:after="0"/>
        <w:jc w:val="center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2F623D" w:rsidP="002F623D" w:rsidR="002F623D">
      <w:pPr>
        <w:spacing w:after="0"/>
        <w:jc w:val="center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</w:p>
    <w:p w:rsidRDefault="002F623D" w:rsidP="002F623D" w:rsidR="002F623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Iris Hatvalić Nemec, kao stečajnom sucu, u stečajnom predmetu povodom prijedloga podnositelja Financijska agencija, RC Zagreb, Podružnica Varaždin, A. Cesarca 2, za pokretanje stečajnog postupka nad dužnikom EUROPA KONZALTING d.o.o., Križevci, Ulica P. Zrinskog 4, OIB: 20948485565,  dana 18. ožujka 2016.  </w:t>
      </w:r>
    </w:p>
    <w:p w:rsidRDefault="002F623D" w:rsidP="002F623D" w:rsidR="002F623D">
      <w:pPr>
        <w:spacing w:after="0"/>
        <w:ind w:firstLine="708"/>
        <w:jc w:val="both"/>
        <w:rPr>
          <w:rFonts w:cs="Times New Roman"/>
        </w:rPr>
      </w:pPr>
    </w:p>
    <w:p w:rsidRDefault="002F623D" w:rsidP="002F623D" w:rsidR="002F623D">
      <w:pPr>
        <w:spacing w:after="0"/>
        <w:ind w:firstLine="708"/>
        <w:jc w:val="both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Ročište radi očitovanja o prijedlogu za otvaranje stečajnog postupka te radi rasprave i odlučivanja o otvaranju stečajnog postupka (čl. 123. i 128. SZ-a) zakazuje se za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  <w:r>
        <w:rPr>
          <w:rFonts w:cs="Times New Roman"/>
        </w:rPr>
        <w:t>13. travnja 2016. u 9,30 sati</w:t>
      </w:r>
    </w:p>
    <w:p w:rsidRDefault="002F623D" w:rsidP="002F623D" w:rsidR="002F623D">
      <w:pPr>
        <w:spacing w:after="0"/>
        <w:jc w:val="center"/>
        <w:rPr>
          <w:rFonts w:cs="Times New Roman"/>
        </w:rPr>
      </w:pPr>
    </w:p>
    <w:p w:rsidRDefault="002F623D" w:rsidP="002F623D" w:rsidR="002F623D">
      <w:pPr>
        <w:spacing w:after="0"/>
        <w:jc w:val="center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>kod Trgovačkog suda u Varaždinu, Braće Radić 2, sudnica broj 230/II kat, a na koje se dostavom ovoga rješenja pozivaju: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RC Zagreb, Podružnica Varaždin, A. Cesarca 2, 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EUROPA KONZALTING d.o.o., Križevci, Ulica P. zrinskog 4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Tomislav Gudić, Križevci, Ulica P. Zrinskog 4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Zagrebačka banka d.d, Trg bana Josipa Jelačića 10, Zagreb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Style w:val="st1"/>
        </w:rPr>
      </w:pPr>
      <w:r>
        <w:rPr>
          <w:rFonts w:cs="Times New Roman"/>
        </w:rPr>
        <w:t xml:space="preserve">Hrvatska poštanska banka d.d., </w:t>
      </w:r>
      <w:r>
        <w:rPr>
          <w:rStyle w:val="st1"/>
          <w:rFonts w:cs="Times New Roman"/>
        </w:rPr>
        <w:t>Jurišićeva 4, Zagreb</w:t>
      </w:r>
    </w:p>
    <w:p w:rsidRDefault="002F623D" w:rsidP="002F623D" w:rsidR="002F623D">
      <w:pPr>
        <w:spacing w:after="0"/>
        <w:jc w:val="both"/>
      </w:pPr>
    </w:p>
    <w:p w:rsidRDefault="002F623D" w:rsidP="002F623D" w:rsidR="002F623D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18. ožujka 2016.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SUDAC: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Iris Hatvalić Nemec, v.r.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ind w:firstLine="708" w:left="4248"/>
        <w:jc w:val="both"/>
        <w:rPr>
          <w:rFonts w:cs="Times New Roman"/>
        </w:rPr>
      </w:pPr>
      <w:r>
        <w:rPr>
          <w:rFonts w:cs="Times New Roman"/>
        </w:rPr>
        <w:t xml:space="preserve">Za točnost otpravka-ovlašteni službenik: 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2F623D" w:rsidP="002F623D" w:rsidR="002F623D">
      <w:pPr>
        <w:spacing w:after="0"/>
        <w:jc w:val="both"/>
        <w:rPr>
          <w:rFonts w:cs="Times New Roman"/>
        </w:rPr>
      </w:pPr>
    </w:p>
    <w:p w:rsidRDefault="002F623D" w:rsidP="002F623D" w:rsidR="002F623D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predlagatelj, Financijska agencija, RC Zagreb, Podružnica Varaždin, A. Cesarca 2, 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dužnik, EUROPA KONZALTING d.o.o., Križevci, Ulica P. zrinskog 4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direktor dužnika, Tomislav Gudić, Križevci, Ulica P. Zrinskog 4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Zagrebačka banka d.d, Trg bana Josipa Jelačića 10, Zagreb</w:t>
      </w:r>
    </w:p>
    <w:p w:rsidRDefault="002F623D" w:rsidP="002F623D" w:rsidR="002F623D">
      <w:pPr>
        <w:numPr>
          <w:ilvl w:val="0"/>
          <w:numId w:val="47"/>
        </w:numPr>
        <w:spacing w:after="0"/>
        <w:jc w:val="both"/>
        <w:rPr>
          <w:rStyle w:val="st1"/>
        </w:rPr>
      </w:pPr>
      <w:r>
        <w:rPr>
          <w:rFonts w:cs="Times New Roman"/>
        </w:rPr>
        <w:t xml:space="preserve">Hrvatska poštanska banka d.d., </w:t>
      </w:r>
      <w:r>
        <w:rPr>
          <w:rStyle w:val="st1"/>
          <w:rFonts w:cs="Times New Roman"/>
        </w:rPr>
        <w:t>Jurišićeva 4, Zagreb</w:t>
      </w:r>
    </w:p>
    <w:p w:rsidRDefault="002F623D" w:rsidP="002F623D" w:rsidR="002F623D">
      <w:pPr>
        <w:spacing w:after="0"/>
        <w:ind w:left="1395"/>
        <w:jc w:val="both"/>
      </w:pPr>
    </w:p>
    <w:p w:rsidRDefault="00CB0EA4" w:rsidP="002F623D" w:rsidR="00CB0EA4">
      <w:pPr>
        <w:pStyle w:val="Naslovdokumenta"/>
        <w:spacing w:after="0"/>
      </w:pPr>
    </w:p>
    <w:p w:rsidRDefault="0071688E" w:rsidP="002F623D" w:rsidR="0071688E">
      <w:pPr>
        <w:pStyle w:val="Poetniodjeljak"/>
        <w:spacing w:after="0"/>
      </w:pPr>
    </w:p>
    <w:p w:rsidRDefault="00A21F0D" w:rsidP="002F623D" w:rsidR="00A21F0D">
      <w:pPr>
        <w:pStyle w:val="NormaleSPIS"/>
        <w:spacing w:after="0"/>
        <w:rPr>
          <w:noProof/>
        </w:rPr>
      </w:pPr>
    </w:p>
    <w:p w:rsidRDefault="00DA0242" w:rsidP="002F623D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623D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t1" w:type="character">
    <w:name w:val="st1"/>
    <w:rsid w:val="002F623D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t1" w:type="character">
    <w:name w:val="st1"/>
    <w:rsid w:val="002F623D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243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St-234/2016-9</izvorni_sadrzaj>
    <derivirana_varijabla naziv="DomainObject.Oznaka_1">St-234/2016-9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St-234/2016</izvorni_sadrzaj>
    <derivirana_varijabla naziv="DomainObject.Predmet.OznakaBroj_1">St-234/2016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EUROPA KONZALTING d.o.o. za posredovanje i zastupanje zastupanog po punomoćniku Tomislav Gudić</izvorni_sadrzaj>
    <derivirana_varijabla naziv="DomainObject.Predmet.ProtustrankaFormated_1">  EUROPA KONZALTING d.o.o. za posredovanje i zastupanje zastupanog po punomoćniku Tomislav Gudić</derivirana_varijabla>
  </DomainObject.Predmet.ProtustrankaFormated>
  <DomainObject.Predmet.ProtustrankaFormatedOIB>
    <izvorni_sadrzaj>  EUROPA KONZALTING d.o.o. za posredovanje i zastupanje, OIB 20948485565 zastupanog po punomoćniku Tomislav Gudić</izvorni_sadrzaj>
    <derivirana_varijabla naziv="DomainObject.Predmet.ProtustrankaFormatedOIB_1">  EUROPA KONZALTING d.o.o. za posredovanje i zastupanje, OIB 20948485565 zastupanog po punomoćniku Tomislav Gudić</derivirana_varijabla>
  </DomainObject.Predmet.ProtustrankaFormatedOIB>
  <DomainObject.Predmet.ProtustrankaFormatedWithAdress>
    <izvorni_sadrzaj> EUROPA KONZALTING d.o.o. za posredovanje i zastupanje, Ulica Petra Zrinskog 4, 48260 Križevci zastupanog po punomoćniku Tomislav Gudić</izvorni_sadrzaj>
    <derivirana_varijabla naziv="DomainObject.Predmet.ProtustrankaFormatedWithAdress_1"> EUROPA KONZALTING d.o.o. za posredovanje i zastupanje, Ulica Petra Zrinskog 4, 48260 Križevci zastupanog po punomoćniku Tomislav Gudić</derivirana_varijabla>
  </DomainObject.Predmet.ProtustrankaFormatedWithAdress>
  <DomainObject.Predmet.ProtustrankaFormatedWithAdressOIB>
    <izvorni_sadrzaj> EUROPA KONZALTING d.o.o. za posredovanje i zastupanje, OIB 20948485565, Ulica Petra Zrinskog 4, 48260 Križevci zastupanog po punomoćniku Tomislav Gudić</izvorni_sadrzaj>
    <derivirana_varijabla naziv="DomainObject.Predmet.ProtustrankaFormatedWithAdressOIB_1"> EUROPA KONZALTING d.o.o. za posredovanje i zastupanje, OIB 20948485565, Ulica Petra Zrinskog 4, 48260 Križevci zastupanog po punomoćniku Tomislav Gudić</derivirana_varijabla>
  </DomainObject.Predmet.ProtustrankaFormatedWithAdressOIB>
  <DomainObject.Predmet.ProtustrankaWithAdress>
    <izvorni_sadrzaj>EUROPA KONZALTING d.o.o. za posredovanje i zastupanje Ulica Petra Zrinskog 4, 48260 Križevci</izvorni_sadrzaj>
    <derivirana_varijabla naziv="DomainObject.Predmet.ProtustrankaWithAdress_1">EUROPA KONZALTING d.o.o. za posredovanje i zastupanje Ulica Petra Zrinskog 4, 48260 Križevci</derivirana_varijabla>
  </DomainObject.Predmet.ProtustrankaWithAdress>
  <DomainObject.Predmet.ProtustrankaWithAdressOIB>
    <izvorni_sadrzaj>EUROPA KONZALTING d.o.o. za posredovanje i zastupanje, OIB 20948485565, Ulica Petra Zrinskog 4, 48260 Križevci</izvorni_sadrzaj>
    <derivirana_varijabla naziv="DomainObject.Predmet.ProtustrankaWithAdressOIB_1">EUROPA KONZALTING d.o.o. za posredovanje i zastupanje, OIB 20948485565, Ulica Petra Zrinskog 4, 48260 Križevci</derivirana_varijabla>
  </DomainObject.Predmet.ProtustrankaWithAdressOIB>
  <DomainObject.Predmet.ProtustrankaNazivFormated>
    <izvorni_sadrzaj>EUROPA KONZALTING d.o.o. za posredovanje i zastupanje</izvorni_sadrzaj>
    <derivirana_varijabla naziv="DomainObject.Predmet.ProtustrankaNazivFormated_1">EUROPA KONZALTING d.o.o. za posredovanje i zastupanje</derivirana_varijabla>
  </DomainObject.Predmet.ProtustrankaNazivFormated>
  <DomainObject.Predmet.ProtustrankaNazivFormatedOIB>
    <izvorni_sadrzaj>EUROPA KONZALTING d.o.o. za posredovanje i zastupanje, OIB 20948485565</izvorni_sadrzaj>
    <derivirana_varijabla naziv="DomainObject.Predmet.ProtustrankaNazivFormatedOIB_1">EUROPA KONZALTING d.o.o. za posredovanje i zastupanje, OIB 20948485565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1148843.14</izvorni_sadrzaj>
    <derivirana_varijabla naziv="DomainObject.Predmet.TrenutnaVrijednost_1">1148843.14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EUROPA KONZALTING d.o.o. za posredovanje i zastupanje zastupanog po punomoćniku Tomislav Gudić</item>
    </izvorni_sadrzaj>
    <derivirana_varijabla naziv="DomainObject.Predmet.ProtuStrankaListFormated_1">
      <item>EUROPA KONZALTING d.o.o. za posredovanje i zastupanje zastupanog po punomoćniku Tomislav Gudić</item>
    </derivirana_varijabla>
  </DomainObject.Predmet.ProtuStrankaListFormated>
  <DomainObject.Predmet.ProtuStrankaListFormatedOIB>
    <izvorni_sadrzaj>
      <item>EUROPA KONZALTING d.o.o. za posredovanje i zastupanje, OIB 20948485565 zastupanog po punomoćniku Tomislav Gudić</item>
    </izvorni_sadrzaj>
    <derivirana_varijabla naziv="DomainObject.Predmet.ProtuStrankaListFormatedOIB_1">
      <item>EUROPA KONZALTING d.o.o. za posredovanje i zastupanje, OIB 20948485565 zastupanog po punomoćniku Tomislav Gudić</item>
    </derivirana_varijabla>
  </DomainObject.Predmet.ProtuStrankaListFormatedOIB>
  <DomainObject.Predmet.ProtuStrankaListFormatedWithAdress>
    <izvorni_sadrzaj>
      <item>EUROPA KONZALTING d.o.o. za posredovanje i zastupanje, Ulica Petra Zrinskog 4, 48260 Križevci zastupanog po punomoćniku Tomislav Gudić</item>
    </izvorni_sadrzaj>
    <derivirana_varijabla naziv="DomainObject.Predmet.ProtuStrankaListFormatedWithAdress_1">
      <item>EUROPA KONZALTING d.o.o. za posredovanje i zastupanje, Ulica Petra Zrinskog 4, 48260 Križevci zastupanog po punomoćniku Tomislav Gudić</item>
    </derivirana_varijabla>
  </DomainObject.Predmet.ProtuStrankaListFormatedWithAdress>
  <DomainObject.Predmet.ProtuStrankaListFormatedWithAdressOIB>
    <izvorni_sadrzaj>
      <item>EUROPA KONZALTING d.o.o. za posredovanje i zastupanje, OIB 20948485565, Ulica Petra Zrinskog 4, 48260 Križevci zastupanog po punomoćniku Tomislav Gudić</item>
    </izvorni_sadrzaj>
    <derivirana_varijabla naziv="DomainObject.Predmet.ProtuStrankaListFormatedWithAdressOIB_1">
      <item>EUROPA KONZALTING d.o.o. za posredovanje i zastupanje, OIB 20948485565, Ulica Petra Zrinskog 4, 48260 Križevci zastupanog po punomoćniku Tomislav Gudić</item>
    </derivirana_varijabla>
  </DomainObject.Predmet.ProtuStrankaListFormatedWithAdressOIB>
  <DomainObject.Predmet.ProtuStrankaListNazivFormated>
    <izvorni_sadrzaj>
      <item>EUROPA KONZALTING d.o.o. za posredovanje i zastupanje</item>
    </izvorni_sadrzaj>
    <derivirana_varijabla naziv="DomainObject.Predmet.ProtuStrankaListNazivFormated_1">
      <item>EUROPA KONZALTING d.o.o. za posredovanje i zastupanje</item>
    </derivirana_varijabla>
  </DomainObject.Predmet.ProtuStrankaListNazivFormated>
  <DomainObject.Predmet.ProtuStrankaListNazivFormatedOIB>
    <izvorni_sadrzaj>
      <item>EUROPA KONZALTING d.o.o. za posredovanje i zastupanje, OIB 20948485565</item>
    </izvorni_sadrzaj>
    <derivirana_varijabla naziv="DomainObject.Predmet.ProtuStrankaListNazivFormatedOIB_1">
      <item>EUROPA KONZALTING d.o.o. za posredovanje i zastupanje, OIB 20948485565</item>
    </derivirana_varijabla>
  </DomainObject.Predmet.ProtuStrankaListNazivFormatedOIB>
  <DomainObject.Predmet.OstaliListFormated>
    <izvorni_sadrzaj>
      <item>Sudski registar</item>
      <item>Tomislav Gudić punomoćnik sudionika u postupku EUROPA KONZALTING d.o.o. za posredovanje i zastupanje</item>
      <item>Zagrebačka banka d.d.</item>
      <item>Hrvatska poštanska banka d.d.</item>
      <item>ŽDO Varaždin, Građansko upravni odjel</item>
    </izvorni_sadrzaj>
    <derivirana_varijabla naziv="DomainObject.Predmet.OstaliListFormated_1">
      <item>Sudski registar</item>
      <item>Tomislav Gudić punomoćnik sudionika u postupku EUROPA KONZALTING d.o.o. za posredovanje i zastupanje</item>
      <item>Zagrebačka banka d.d.</item>
      <item>Hrvatska poštanska banka d.d.</item>
      <item>ŽDO Varaždin, Građansko upravni odjel</item>
    </derivirana_varijabla>
  </DomainObject.Predmet.OstaliListFormated>
  <DomainObject.Predmet.OstaliListFormatedOIB>
    <izvorni_sadrzaj>
      <item>Sudski registar</item>
      <item>Tomislav Gudić, OIB 36695299409 punomoćnik sudionika u postupku EUROPA KONZALTING d.o.o. za posredovanje i zastupanje</item>
      <item>Zagrebačka banka d.d.</item>
      <item>Hrvatska poštanska banka d.d.</item>
      <item>ŽDO Varaždin, Građansko upravni odjel</item>
    </izvorni_sadrzaj>
    <derivirana_varijabla naziv="DomainObject.Predmet.OstaliListFormatedOIB_1">
      <item>Sudski registar</item>
      <item>Tomislav Gudić, OIB 36695299409 punomoćnik sudionika u postupku EUROPA KONZALTING d.o.o. za posredovanje i zastupanje</item>
      <item>Zagrebačka banka d.d.</item>
      <item>Hrvatska poštanska banka d.d.</item>
      <item>ŽDO Varaždin, Građansko upravni odjel</item>
    </derivirana_varijabla>
  </DomainObject.Predmet.OstaliListFormatedOIB>
  <DomainObject.Predmet.OstaliListFormatedWithAdress>
    <izvorni_sadrzaj>
      <item>Sudski registar</item>
      <item>Tomislav Gudić,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</izvorni_sadrzaj>
    <derivirana_varijabla naziv="DomainObject.Predmet.OstaliListFormatedWithAdress_1">
      <item>Sudski registar</item>
      <item>Tomislav Gudić,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</derivirana_varijabla>
  </DomainObject.Predmet.OstaliListFormatedWithAdress>
  <DomainObject.Predmet.OstaliListFormatedWithAdressOIB>
    <izvorni_sadrzaj>
      <item>Sudski registar</item>
      <item>Tomislav Gudić, OIB 36695299409,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</izvorni_sadrzaj>
    <derivirana_varijabla naziv="DomainObject.Predmet.OstaliListFormatedWithAdressOIB_1">
      <item>Sudski registar</item>
      <item>Tomislav Gudić, OIB 36695299409, Ulica Petra Zrinskog 4, 48260 Križevci punomoćnik sudionika u postupku EUROPA KONZALTING d.o.o. za posredovanje i zastupanje</item>
      <item>Zagrebačka banka d.d., Trg bana J. Jelačića 10, 10000 Zagreb</item>
      <item>Hrvatska poštanska banka d.d., Jurišićeva 4, 10000 Zagreb</item>
      <item>ŽDO Varaždin, Građansko upravni odjel</item>
    </derivirana_varijabla>
  </DomainObject.Predmet.OstaliListFormatedWithAdressOIB>
  <DomainObject.Predmet.OstaliListNazivFormated>
    <izvorni_sadrzaj>
      <item>Sudski registar</item>
      <item>Tomislav Gudić</item>
      <item>Zagrebačka banka d.d.</item>
      <item>Hrvatska poštanska banka d.d.</item>
      <item>ŽDO Varaždin, Građansko upravni odjel</item>
    </izvorni_sadrzaj>
    <derivirana_varijabla naziv="DomainObject.Predmet.OstaliListNazivFormated_1">
      <item>Sudski registar</item>
      <item>Tomislav Gudić</item>
      <item>Zagrebačka banka d.d.</item>
      <item>Hrvatska poštanska banka d.d.</item>
      <item>ŽDO Varaždin, Građansko upravni odjel</item>
    </derivirana_varijabla>
  </DomainObject.Predmet.OstaliListNazivFormated>
  <DomainObject.Predmet.OstaliListNazivFormatedOIB>
    <izvorni_sadrzaj>
      <item>Sudski registar</item>
      <item>Tomislav Gudić, OIB 36695299409</item>
      <item>Zagrebačka banka d.d.</item>
      <item>Hrvatska poštanska banka d.d.</item>
      <item>ŽDO Varaždin, Građansko upravni odjel</item>
    </izvorni_sadrzaj>
    <derivirana_varijabla naziv="DomainObject.Predmet.OstaliListNazivFormatedOIB_1">
      <item>Sudski registar</item>
      <item>Tomislav Gudić, OIB 36695299409</item>
      <item>Zagrebačka banka d.d.</item>
      <item>Hrvatska poštanska banka d.d.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St-234/2016-9</izvorni_sadrzaj>
    <derivirana_varijabla naziv="DomainObject.PoslovniBrojDokumenta_1">St-234/2016-9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EUROPA KONZALTING d.o.o. za posredovanje i zastupanje</izvorni_sadrzaj>
    <derivirana_varijabla naziv="DomainObject.Predmet.ProtustrankaIDrugi_1">EUROPA KONZALTING d.o.o. za posredovanje i zastupanje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EUROPA KONZALTING d.o.o. za posredovanje i zastupanje, OIB 20948485565, Ulica Petra Zrinskog 4, 48260 Križevci</izvorni_sadrzaj>
    <derivirana_varijabla naziv="DomainObject.Predmet.ProtustrankaIDrugiAdressOIB_1">EUROPA KONZALTING d.o.o. za posredovanje i zastupanje, OIB 20948485565, Ulica Petra Zrinskog 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EUROPA KONZALTING d.o.o. za posredovanje i zastupanje</item>
      <item>Sudski registar</item>
      <item>Tomislav Gudić</item>
      <item>Zagrebačka banka d.d.</item>
      <item>Hrvatska poštanska banka d.d.</item>
      <item>ŽDO Varaždin, Građansko upravni odjel</item>
    </izvorni_sadrzaj>
    <derivirana_varijabla naziv="DomainObject.Predmet.SudioniciListNaziv_1">
      <item>Financijska agencija</item>
      <item>EUROPA KONZALTING d.o.o. za posredovanje i zastupanje</item>
      <item>Sudski registar</item>
      <item>Tomislav Gudić</item>
      <item>Zagrebačka banka d.d.</item>
      <item>Hrvatska poštanska banka d.d.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  <item>Zagrebačka banka d.d., Trg bana J. Jelačića 10,10000 Zagreb</item>
      <item>Hrvatska poštanska banka d.d., Jurišićeva 4,10000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EUROPA KONZALTING d.o.o. za posredovanje i zastupanje, OIB 20948485565, Ulica Petra Zrinskog 4,48260 Križevci</item>
      <item>Sudski registar</item>
      <item>Tomislav Gudić, OIB 36695299409, Ulica Petra Zrinskog 4,48260 Križevci</item>
      <item>Zagrebačka banka d.d., Trg bana J. Jelačića 10,10000 Zagreb</item>
      <item>Hrvatska poštanska banka d.d., Jurišićeva 4,10000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49178F-EC3A-4D8D-84B3-1083C14784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271</properties:Words>
  <properties:Characters>1394</properties:Characters>
  <properties:Lines>65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2016-03-18T11:07:00Z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St-234/2016-9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