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96fb" w14:paraId="62096f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6123BD">
        <w:rPr>
          <w:b/>
          <w:lang w:val="hr-HR"/>
        </w:rPr>
        <w:t>240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123BD">
        <w:rPr>
          <w:lang w:val="hr-HR"/>
        </w:rPr>
        <w:t>DARGA d.o.o. Split, Janjevska ulica 4</w:t>
      </w:r>
      <w:r w:rsidR="000467BE">
        <w:rPr>
          <w:lang w:val="hr-HR"/>
        </w:rPr>
        <w:t xml:space="preserve">, OIB: </w:t>
      </w:r>
      <w:r w:rsidR="006123BD">
        <w:rPr>
          <w:lang w:val="hr-HR"/>
        </w:rPr>
        <w:t>69934448128</w:t>
      </w:r>
      <w:r w:rsidR="000467BE">
        <w:rPr>
          <w:lang w:val="hr-HR"/>
        </w:rPr>
        <w:t xml:space="preserve">, MBS: </w:t>
      </w:r>
      <w:r w:rsidR="006123BD">
        <w:rPr>
          <w:lang w:val="hr-HR"/>
        </w:rPr>
        <w:t>060066194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23BD">
        <w:rPr>
          <w:lang w:val="hr-HR"/>
        </w:rPr>
        <w:t>DARGA d.o.o. Split, Janjevska ulica 4, OIB: 69934448128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123BD">
        <w:rPr>
          <w:lang w:val="hr-HR"/>
        </w:rPr>
        <w:t>74.417,44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123BD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C6153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1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61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61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61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DARGA d.o.o. za unutarnju i vanjsku trgovinu, turizam, usluge, ugostiteljstvo i cestovni promet</izvorni_sadrzaj>
    <derivirana_varijabla naziv="DomainObject.Predmet.ProtustrankaFormated_1">  DARGA d.o.o. za unutarnju i vanjsku trgovinu, turizam, usluge, ugostiteljstvo i cestovni promet</derivirana_varijabla>
  </DomainObject.Predmet.ProtustrankaFormated>
  <DomainObject.Predmet.ProtustrankaFormatedOIB>
    <izvorni_sadrzaj>  DARGA d.o.o. za unutarnju i vanjsku trgovinu, turizam, usluge, ugostiteljstvo i cestovni promet, OIB 69934448128</izvorni_sadrzaj>
    <derivirana_varijabla naziv="DomainObject.Predmet.ProtustrankaFormatedOIB_1">  DARGA d.o.o. za unutarnju i vanjsku trgovinu, turizam, usluge, ugostiteljstvo i cestovni promet, OIB 69934448128</derivirana_varijabla>
  </DomainObject.Predmet.ProtustrankaFormatedOIB>
  <DomainObject.Predmet.ProtustrankaFormatedWithAdress>
    <izvorni_sadrzaj> DARGA d.o.o. za unutarnju i vanjsku trgovinu, turizam, usluge, ugostiteljstvo i cestovni promet, Janjevska Ulica 4, 21000 Split</izvorni_sadrzaj>
    <derivirana_varijabla naziv="DomainObject.Predmet.ProtustrankaFormatedWithAdress_1"> DARGA d.o.o. za unutarnju i vanjsku trgovinu, turizam, usluge, ugostiteljstvo i cestovni promet, Janjevska Ulica 4, 21000 Split</derivirana_varijabla>
  </DomainObject.Predmet.ProtustrankaFormatedWithAdress>
  <DomainObject.Predmet.ProtustrankaFormatedWithAdressOIB>
    <izvorni_sadrzaj> DARGA d.o.o. za unutarnju i vanjsku trgovinu, turizam, usluge, ugostiteljstvo i cestovni promet, OIB 69934448128, Janjevska Ulica 4, 21000 Split</izvorni_sadrzaj>
    <derivirana_varijabla naziv="DomainObject.Predmet.ProtustrankaFormatedWithAdressOIB_1"> DARGA d.o.o. za unutarnju i vanjsku trgovinu, turizam, usluge, ugostiteljstvo i cestovni promet, OIB 69934448128, Janjevska Ulica 4, 21000 Split</derivirana_varijabla>
  </DomainObject.Predmet.ProtustrankaFormatedWithAdressOIB>
  <DomainObject.Predmet.ProtustrankaWithAdress>
    <izvorni_sadrzaj>DARGA d.o.o. za unutarnju i vanjsku trgovinu, turizam, usluge, ugostiteljstvo i cestovni promet Janjevska Ulica 4, 21000 Split</izvorni_sadrzaj>
    <derivirana_varijabla naziv="DomainObject.Predmet.ProtustrankaWithAdress_1">DARGA d.o.o. za unutarnju i vanjsku trgovinu, turizam, usluge, ugostiteljstvo i cestovni promet Janjevska Ulica 4, 21000 Split</derivirana_varijabla>
  </DomainObject.Predmet.ProtustrankaWithAdress>
  <DomainObject.Predmet.ProtustrankaWithAdressOIB>
    <izvorni_sadrzaj>DARGA d.o.o. za unutarnju i vanjsku trgovinu, turizam, usluge, ugostiteljstvo i cestovni promet, OIB 69934448128, Janjevska Ulica 4, 21000 Split</izvorni_sadrzaj>
    <derivirana_varijabla naziv="DomainObject.Predmet.ProtustrankaWithAdressOIB_1">DARGA d.o.o. za unutarnju i vanjsku trgovinu, turizam, usluge, ugostiteljstvo i cestovni promet, OIB 69934448128, Janjevska Ulica 4, 21000 Split</derivirana_varijabla>
  </DomainObject.Predmet.ProtustrankaWithAdressOIB>
  <DomainObject.Predmet.ProtustrankaNazivFormated>
    <izvorni_sadrzaj>DARGA d.o.o. za unutarnju i vanjsku trgovinu, turizam, usluge, ugostiteljstvo i cestovni promet</izvorni_sadrzaj>
    <derivirana_varijabla naziv="DomainObject.Predmet.ProtustrankaNazivFormated_1">DARGA d.o.o. za unutarnju i vanjsku trgovinu, turizam, usluge, ugostiteljstvo i cestovni promet</derivirana_varijabla>
  </DomainObject.Predmet.ProtustrankaNazivFormated>
  <DomainObject.Predmet.ProtustrankaNazivFormatedOIB>
    <izvorni_sadrzaj>DARGA d.o.o. za unutarnju i vanjsku trgovinu, turizam, usluge, ugostiteljstvo i cestovni promet, OIB 69934448128</izvorni_sadrzaj>
    <derivirana_varijabla naziv="DomainObject.Predmet.ProtustrankaNazivFormatedOIB_1">DARGA d.o.o. za unutarnju i vanjsku trgovinu, turizam, usluge, ugostiteljstvo i cestovni promet, OIB 69934448128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74417.44</izvorni_sadrzaj>
    <derivirana_varijabla naziv="DomainObject.Predmet.TrenutnaVrijednost_1">74417.44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DARGA d.o.o. za unutarnju i vanjsku trgovinu, turizam, usluge, ugostiteljstvo i cestovni promet</item>
    </izvorni_sadrzaj>
    <derivirana_varijabla naziv="DomainObject.Predmet.ProtuStrankaListFormated_1">
      <item>DARGA d.o.o. za unutarnju i vanjsku trgovinu, turizam, usluge, ugostiteljstvo i cestovni promet</item>
    </derivirana_varijabla>
  </DomainObject.Predmet.ProtuStrankaListFormated>
  <DomainObject.Predmet.ProtuStrankaListFormatedOIB>
    <izvorni_sadrzaj>
      <item>DARGA d.o.o. za unutarnju i vanjsku trgovinu, turizam, usluge, ugostiteljstvo i cestovni promet, OIB 69934448128</item>
    </izvorni_sadrzaj>
    <derivirana_varijabla naziv="DomainObject.Predmet.ProtuStrankaListFormatedOIB_1">
      <item>DARGA d.o.o. za unutarnju i vanjsku trgovinu, turizam, usluge, ugostiteljstvo i cestovni promet, OIB 69934448128</item>
    </derivirana_varijabla>
  </DomainObject.Predmet.ProtuStrankaListFormatedOIB>
  <DomainObject.Predmet.ProtuStrankaListFormatedWithAdress>
    <izvorni_sadrzaj>
      <item>DARGA d.o.o. za unutarnju i vanjsku trgovinu, turizam, usluge, ugostiteljstvo i cestovni promet, Janjevska Ulica 4, 21000 Split</item>
    </izvorni_sadrzaj>
    <derivirana_varijabla naziv="DomainObject.Predmet.ProtuStrankaListFormatedWithAdress_1">
      <item>DARGA d.o.o. za unutarnju i vanjsku trgovinu, turizam, usluge, ugostiteljstvo i cestovni promet, Janjevska Ulica 4, 21000 Split</item>
    </derivirana_varijabla>
  </DomainObject.Predmet.ProtuStrankaListFormatedWithAdress>
  <DomainObject.Predmet.ProtuStrankaListFormatedWithAdressOIB>
    <izvorni_sadrzaj>
      <item>DARGA d.o.o. za unutarnju i vanjsku trgovinu, turizam, usluge, ugostiteljstvo i cestovni promet, OIB 69934448128, Janjevska Ulica 4, 21000 Split</item>
    </izvorni_sadrzaj>
    <derivirana_varijabla naziv="DomainObject.Predmet.ProtuStrankaListFormatedWithAdressOIB_1">
      <item>DARGA d.o.o. za unutarnju i vanjsku trgovinu, turizam, usluge, ugostiteljstvo i cestovni promet, OIB 69934448128, Janjevska Ulica 4, 21000 Split</item>
    </derivirana_varijabla>
  </DomainObject.Predmet.ProtuStrankaListFormatedWithAdressOIB>
  <DomainObject.Predmet.ProtuStrankaListNazivFormated>
    <izvorni_sadrzaj>
      <item>DARGA d.o.o. za unutarnju i vanjsku trgovinu, turizam, usluge, ugostiteljstvo i cestovni promet</item>
    </izvorni_sadrzaj>
    <derivirana_varijabla naziv="DomainObject.Predmet.ProtuStrankaListNazivFormated_1">
      <item>DARGA d.o.o. za unutarnju i vanjsku trgovinu, turizam, usluge, ugostiteljstvo i cestovni promet</item>
    </derivirana_varijabla>
  </DomainObject.Predmet.ProtuStrankaListNazivFormated>
  <DomainObject.Predmet.ProtuStrankaListNazivFormatedOIB>
    <izvorni_sadrzaj>
      <item>DARGA d.o.o. za unutarnju i vanjsku trgovinu, turizam, usluge, ugostiteljstvo i cestovni promet, OIB 69934448128</item>
    </izvorni_sadrzaj>
    <derivirana_varijabla naziv="DomainObject.Predmet.ProtuStrankaListNazivFormatedOIB_1">
      <item>DARGA d.o.o. za unutarnju i vanjsku trgovinu, turizam, usluge, ugostiteljstvo i cestovni promet, OIB 69934448128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DARGA d.o.o. za unutarnju i vanjsku trgovinu, turizam, usluge, ugostiteljstvo i cestovni promet</izvorni_sadrzaj>
    <derivirana_varijabla naziv="DomainObject.Predmet.ProtustrankaIDrugi_1">DARGA d.o.o. za unutarnju i vanjsku trgovinu, turizam, usluge, ugostiteljstvo i cestovni promet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DARGA d.o.o. za unutarnju i vanjsku trgovinu, turizam, usluge, ugostiteljstvo i cestovni promet, OIB 69934448128, Janjevska Ulica 4, 21000 Split</izvorni_sadrzaj>
    <derivirana_varijabla naziv="DomainObject.Predmet.ProtustrankaIDrugiAdressOIB_1">DARGA d.o.o. za unutarnju i vanjsku trgovinu, turizam, usluge, ugostiteljstvo i cestovni promet, OIB 69934448128, Janjevska Ulica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DARGA d.o.o. za unutarnju i vanjsku trgovinu, turizam, usluge, ugostiteljstvo i cestovni promet</item>
      <item>FINANCIJSKA AGENCIJA RC SPLIT</item>
    </izvorni_sadrzaj>
    <derivirana_varijabla naziv="DomainObject.Predmet.SudioniciListNaziv_1">
      <item>DARGA d.o.o. za unutarnju i vanjsku trgovinu, turizam, usluge, ugostiteljstvo i cestovni promet</item>
      <item>FINANCIJSKA AGENCIJA RC SPLIT</item>
    </derivirana_varijabla>
  </DomainObject.Predmet.SudioniciListNaziv>
  <DomainObject.Predmet.SudioniciListAdressOIB>
    <izvorni_sadrzaj>
      <item>DARGA d.o.o. za unutarnju i vanjsku trgovinu, turizam, usluge, ugostiteljstvo i cestovni promet, OIB 69934448128, Janjevska Ulica 4,21000 Split</item>
      <item>FINANCIJSKA AGENCIJA RC SPLIT, OIB 85821130368, Mažuranićevo šetalište 24b,21000 Split</item>
    </izvorni_sadrzaj>
    <derivirana_varijabla naziv="DomainObject.Predmet.SudioniciListAdressOIB_1">
      <item>DARGA d.o.o. za unutarnju i vanjsku trgovinu, turizam, usluge, ugostiteljstvo i cestovni promet, OIB 69934448128, Janjevska Ulica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69934448128</item>
      <item>, OIB 85821130368</item>
    </izvorni_sadrzaj>
    <derivirana_varijabla naziv="DomainObject.Predmet.SudioniciListNazivOIB_1">
      <item>, OIB 69934448128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68237-19FD-4CD6-8263-EB01A81CB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1744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2015-11-13T10:54:00Z</cp:lastPrinted>
  <dcterms:modified xmlns:xsi="http://www.w3.org/2001/XMLSchema-instance" xsi:type="dcterms:W3CDTF">2015-11-13T10:54:00Z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