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7019" w14:paraId="2b1701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D2232D">
        <w:rPr>
          <w:rFonts w:cs="Times New Roman" w:eastAsia="Times New Roman"/>
          <w:lang w:eastAsia="hr-HR"/>
        </w:rPr>
        <w:t>68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D2232D">
        <w:t>ZOE</w:t>
      </w:r>
      <w:r w:rsidR="00B2793F" w:rsidRPr="00B2793F">
        <w:t xml:space="preserve"> </w:t>
      </w:r>
      <w:r w:rsidR="00D2232D">
        <w:t>j.</w:t>
      </w:r>
      <w:r w:rsidR="00B2793F" w:rsidRPr="00B2793F">
        <w:t>d.o.o.</w:t>
      </w:r>
      <w:r w:rsidR="00D2232D">
        <w:t xml:space="preserve"> za usluge</w:t>
      </w:r>
      <w:r w:rsidR="00427A42">
        <w:t xml:space="preserve">, </w:t>
      </w:r>
      <w:r w:rsidR="00D2232D">
        <w:t>Kutina</w:t>
      </w:r>
      <w:r w:rsidR="00427A42">
        <w:t xml:space="preserve">, </w:t>
      </w:r>
      <w:r w:rsidR="00D2232D">
        <w:t xml:space="preserve">Baranjska ulica </w:t>
      </w:r>
      <w:proofErr w:type="spellStart"/>
      <w:r w:rsidR="00D2232D">
        <w:t>bb</w:t>
      </w:r>
      <w:proofErr w:type="spellEnd"/>
      <w:r w:rsidR="00427A42">
        <w:t xml:space="preserve">, OIB: </w:t>
      </w:r>
      <w:r w:rsidR="00D2232D">
        <w:t>88305334941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7456A8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F26428">
        <w:t xml:space="preserve">ZOE </w:t>
      </w:r>
      <w:r w:rsidR="00E77974" w:rsidRPr="00B2793F">
        <w:t xml:space="preserve"> </w:t>
      </w:r>
      <w:r w:rsidR="00F26428">
        <w:t>j.</w:t>
      </w:r>
      <w:r w:rsidR="00E77974" w:rsidRPr="00B2793F">
        <w:t>d.o.o.</w:t>
      </w:r>
      <w:r w:rsidR="00F26428">
        <w:t xml:space="preserve"> za usluge</w:t>
      </w:r>
      <w:r w:rsidR="00E77974">
        <w:t xml:space="preserve">, </w:t>
      </w:r>
      <w:r w:rsidR="00F26428">
        <w:t>Kutina</w:t>
      </w:r>
      <w:r w:rsidR="00E77974">
        <w:t xml:space="preserve">, </w:t>
      </w:r>
      <w:r w:rsidR="00F26428">
        <w:t xml:space="preserve">Baranjska ulica </w:t>
      </w:r>
      <w:proofErr w:type="spellStart"/>
      <w:r w:rsidR="00F26428">
        <w:t>bb</w:t>
      </w:r>
      <w:proofErr w:type="spellEnd"/>
      <w:r w:rsidR="00E77974">
        <w:t xml:space="preserve">, OIB: </w:t>
      </w:r>
      <w:r w:rsidR="00F26428">
        <w:t>88305334941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26428">
        <w:rPr>
          <w:rFonts w:cs="Times New Roman" w:eastAsia="Times New Roman"/>
          <w:lang w:eastAsia="hr-HR"/>
        </w:rPr>
        <w:t>5</w:t>
      </w:r>
      <w:r w:rsidR="00856FA6">
        <w:rPr>
          <w:rFonts w:cs="Times New Roman" w:eastAsia="Times New Roman"/>
          <w:lang w:eastAsia="hr-HR"/>
        </w:rPr>
        <w:t>.</w:t>
      </w:r>
      <w:r w:rsidR="00F26428">
        <w:rPr>
          <w:rFonts w:cs="Times New Roman" w:eastAsia="Times New Roman"/>
          <w:lang w:eastAsia="hr-HR"/>
        </w:rPr>
        <w:t>354</w:t>
      </w:r>
      <w:r w:rsidR="00856FA6">
        <w:rPr>
          <w:rFonts w:cs="Times New Roman" w:eastAsia="Times New Roman"/>
          <w:lang w:eastAsia="hr-HR"/>
        </w:rPr>
        <w:t>,</w:t>
      </w:r>
      <w:r w:rsidR="00F26428">
        <w:rPr>
          <w:rFonts w:cs="Times New Roman" w:eastAsia="Times New Roman"/>
          <w:lang w:eastAsia="hr-HR"/>
        </w:rPr>
        <w:t>42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7456A8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D573B">
        <w:rPr>
          <w:rFonts w:cs="Times New Roman" w:eastAsia="Times New Roman"/>
          <w:lang w:eastAsia="hr-HR"/>
        </w:rPr>
        <w:t xml:space="preserve">, v. r. </w:t>
      </w:r>
    </w:p>
    <w:p w:rsidRDefault="009D573B" w:rsidP="00907AB4" w:rsidR="009D573B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D573B" w:rsidP="004A36CD" w:rsidR="009D573B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9D573B" w:rsidP="00907AB4" w:rsidR="009D573B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85AF0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1338A"/>
    <w:rsid w:val="00640D1E"/>
    <w:rsid w:val="00682189"/>
    <w:rsid w:val="007132BB"/>
    <w:rsid w:val="007329B5"/>
    <w:rsid w:val="007456A8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D573B"/>
    <w:rsid w:val="009F26F0"/>
    <w:rsid w:val="00A1720E"/>
    <w:rsid w:val="00A80E54"/>
    <w:rsid w:val="00B2793F"/>
    <w:rsid w:val="00B37838"/>
    <w:rsid w:val="00B9067A"/>
    <w:rsid w:val="00BA5FA0"/>
    <w:rsid w:val="00BD3B48"/>
    <w:rsid w:val="00BF0A6A"/>
    <w:rsid w:val="00C3281E"/>
    <w:rsid w:val="00C53427"/>
    <w:rsid w:val="00C83325"/>
    <w:rsid w:val="00CF2305"/>
    <w:rsid w:val="00D165AC"/>
    <w:rsid w:val="00D2232D"/>
    <w:rsid w:val="00D62A59"/>
    <w:rsid w:val="00DF0D66"/>
    <w:rsid w:val="00E77974"/>
    <w:rsid w:val="00E9568D"/>
    <w:rsid w:val="00EC0067"/>
    <w:rsid w:val="00F16860"/>
    <w:rsid w:val="00F26428"/>
    <w:rsid w:val="00F3008C"/>
    <w:rsid w:val="00F60B02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FA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5FA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5FA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5FA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F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5FA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5FA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5FA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St-968/2018-6</izvorni_sadrzaj>
    <derivirana_varijabla naziv="DomainObject.Oznaka_1">St-968/2018-6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St-968/2018</izvorni_sadrzaj>
    <derivirana_varijabla naziv="DomainObject.Predmet.OznakaBroj_1">St-968/2018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ZOE j.d.o.o. zastupanog po punomoćniku Ivan Ćutić</izvorni_sadrzaj>
    <derivirana_varijabla naziv="DomainObject.Predmet.ProtustrankaFormated_1">  ZOE j.d.o.o. zastupanog po punomoćniku Ivan Ćutić</derivirana_varijabla>
  </DomainObject.Predmet.ProtustrankaFormated>
  <DomainObject.Predmet.ProtustrankaFormatedOIB>
    <izvorni_sadrzaj>  ZOE j.d.o.o., OIB 88305334941 zastupanog po punomoćniku Ivan Ćutić</izvorni_sadrzaj>
    <derivirana_varijabla naziv="DomainObject.Predmet.ProtustrankaFormatedOIB_1">  ZOE j.d.o.o., OIB 88305334941 zastupanog po punomoćniku Ivan Ćutić</derivirana_varijabla>
  </DomainObject.Predmet.ProtustrankaFormatedOIB>
  <DomainObject.Predmet.ProtustrankaFormatedWithAdress>
    <izvorni_sadrzaj> ZOE j.d.o.o., Baranjska ulica bb, 44320 Kutina zastupanog po punomoćniku Ivan Ćutić</izvorni_sadrzaj>
    <derivirana_varijabla naziv="DomainObject.Predmet.ProtustrankaFormatedWithAdress_1"> ZOE j.d.o.o., Baranjska ulica bb, 44320 Kutina zastupanog po punomoćniku Ivan Ćutić</derivirana_varijabla>
  </DomainObject.Predmet.ProtustrankaFormatedWithAdress>
  <DomainObject.Predmet.ProtustrankaFormatedWithAdressOIB>
    <izvorni_sadrzaj> ZOE j.d.o.o., OIB 88305334941, Baranjska ulica bb, 44320 Kutina zastupanog po punomoćniku Ivan Ćutić</izvorni_sadrzaj>
    <derivirana_varijabla naziv="DomainObject.Predmet.ProtustrankaFormatedWithAdressOIB_1"> ZOE j.d.o.o., OIB 88305334941, Baranjska ulica bb, 44320 Kutina zastupanog po punomoćniku Ivan Ćutić</derivirana_varijabla>
  </DomainObject.Predmet.ProtustrankaFormatedWithAdressOIB>
  <DomainObject.Predmet.ProtustrankaWithAdress>
    <izvorni_sadrzaj>ZOE j.d.o.o. Baranjska ulica bb, 44320 Kutina</izvorni_sadrzaj>
    <derivirana_varijabla naziv="DomainObject.Predmet.ProtustrankaWithAdress_1">ZOE j.d.o.o. Baranjska ulica bb, 44320 Kutina</derivirana_varijabla>
  </DomainObject.Predmet.ProtustrankaWithAdress>
  <DomainObject.Predmet.ProtustrankaWithAdressOIB>
    <izvorni_sadrzaj>ZOE j.d.o.o., OIB 88305334941, Baranjska ulica bb, 44320 Kutina</izvorni_sadrzaj>
    <derivirana_varijabla naziv="DomainObject.Predmet.ProtustrankaWithAdressOIB_1">ZOE j.d.o.o., OIB 88305334941, Baranjska ulica bb, 44320 Kutina</derivirana_varijabla>
  </DomainObject.Predmet.ProtustrankaWithAdressOIB>
  <DomainObject.Predmet.ProtustrankaNazivFormated>
    <izvorni_sadrzaj>ZOE j.d.o.o.</izvorni_sadrzaj>
    <derivirana_varijabla naziv="DomainObject.Predmet.ProtustrankaNazivFormated_1">ZOE j.d.o.o.</derivirana_varijabla>
  </DomainObject.Predmet.ProtustrankaNazivFormated>
  <DomainObject.Predmet.ProtustrankaNazivFormatedOIB>
    <izvorni_sadrzaj>ZOE j.d.o.o., OIB 88305334941</izvorni_sadrzaj>
    <derivirana_varijabla naziv="DomainObject.Predmet.ProtustrankaNazivFormatedOIB_1">ZOE j.d.o.o., OIB 88305334941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j.d.o.o. zastupanog po punomoćniku Ivan Ćutić</item>
    </izvorni_sadrzaj>
    <derivirana_varijabla naziv="DomainObject.Predmet.ProtuStrankaListFormated_1">
      <item>ZOE j.d.o.o. zastupanog po punomoćniku Ivan Ćutić</item>
    </derivirana_varijabla>
  </DomainObject.Predmet.ProtuStrankaListFormated>
  <DomainObject.Predmet.ProtuStrankaListFormatedOIB>
    <izvorni_sadrzaj>
      <item>ZOE j.d.o.o., OIB 88305334941 zastupanog po punomoćniku Ivan Ćutić</item>
    </izvorni_sadrzaj>
    <derivirana_varijabla naziv="DomainObject.Predmet.ProtuStrankaListFormatedOIB_1">
      <item>ZOE j.d.o.o., OIB 88305334941 zastupanog po punomoćniku Ivan Ćutić</item>
    </derivirana_varijabla>
  </DomainObject.Predmet.ProtuStrankaListFormatedOIB>
  <DomainObject.Predmet.ProtuStrankaListFormatedWithAdress>
    <izvorni_sadrzaj>
      <item>ZOE j.d.o.o., Baranjska ulica bb, 44320 Kutina zastupanog po punomoćniku Ivan Ćutić</item>
    </izvorni_sadrzaj>
    <derivirana_varijabla naziv="DomainObject.Predmet.ProtuStrankaListFormatedWithAdress_1">
      <item>ZOE j.d.o.o., Baranjska ulica bb, 44320 Kutina zastupanog po punomoćniku Ivan Ćutić</item>
    </derivirana_varijabla>
  </DomainObject.Predmet.ProtuStrankaListFormatedWithAdress>
  <DomainObject.Predmet.ProtuStrankaListFormatedWithAdressOIB>
    <izvorni_sadrzaj>
      <item>ZOE j.d.o.o., OIB 88305334941, Baranjska ulica bb, 44320 Kutina zastupanog po punomoćniku Ivan Ćutić</item>
    </izvorni_sadrzaj>
    <derivirana_varijabla naziv="DomainObject.Predmet.ProtuStrankaListFormatedWithAdressOIB_1">
      <item>ZOE j.d.o.o., OIB 88305334941, Baranjska ulica bb, 44320 Kutina zastupanog po punomoćniku Ivan Ćutić</item>
    </derivirana_varijabla>
  </DomainObject.Predmet.ProtuStrankaListFormatedWithAdressOIB>
  <DomainObject.Predmet.ProtuStrankaListNazivFormated>
    <izvorni_sadrzaj>
      <item>ZOE j.d.o.o.</item>
    </izvorni_sadrzaj>
    <derivirana_varijabla naziv="DomainObject.Predmet.ProtuStrankaListNazivFormated_1">
      <item>ZOE j.d.o.o.</item>
    </derivirana_varijabla>
  </DomainObject.Predmet.ProtuStrankaListNazivFormated>
  <DomainObject.Predmet.ProtuStrankaListNazivFormatedOIB>
    <izvorni_sadrzaj>
      <item>ZOE j.d.o.o., OIB 88305334941</item>
    </izvorni_sadrzaj>
    <derivirana_varijabla naziv="DomainObject.Predmet.ProtuStrankaListNazivFormatedOIB_1">
      <item>ZOE j.d.o.o., OIB 88305334941</item>
    </derivirana_varijabla>
  </DomainObject.Predmet.ProtuStrankaListNazivFormatedOIB>
  <DomainObject.Predmet.OstaliListFormated>
    <izvorni_sadrzaj>
      <item>Ivan Ćutić punomoćnik sudionika u postupku ZOE j.d.o.o.</item>
    </izvorni_sadrzaj>
    <derivirana_varijabla naziv="DomainObject.Predmet.OstaliListFormated_1">
      <item>Ivan Ćutić punomoćnik sudionika u postupku ZOE j.d.o.o.</item>
    </derivirana_varijabla>
  </DomainObject.Predmet.OstaliListFormated>
  <DomainObject.Predmet.OstaliListFormatedOIB>
    <izvorni_sadrzaj>
      <item>Ivan Ćutić, OIB 83970839049 punomoćnik sudionika u postupku ZOE j.d.o.o.</item>
    </izvorni_sadrzaj>
    <derivirana_varijabla naziv="DomainObject.Predmet.OstaliListFormatedOIB_1">
      <item>Ivan Ćutić, OIB 83970839049 punomoćnik sudionika u postupku ZOE j.d.o.o.</item>
    </derivirana_varijabla>
  </DomainObject.Predmet.OstaliListFormatedOIB>
  <DomainObject.Predmet.OstaliListFormatedWithAdress>
    <izvorni_sadrzaj>
      <item>Ivan Ćutić, Dragutina Domjanića 2, 44320 Kutina punomoćnik sudionika u postupku ZOE j.d.o.o.</item>
    </izvorni_sadrzaj>
    <derivirana_varijabla naziv="DomainObject.Predmet.OstaliListFormatedWithAdress_1">
      <item>Ivan Ćutić, Dragutina Domjanića 2, 44320 Kutina punomoćnik sudionika u postupku ZOE j.d.o.o.</item>
    </derivirana_varijabla>
  </DomainObject.Predmet.OstaliListFormatedWithAdress>
  <DomainObject.Predmet.OstaliListFormatedWithAdressOIB>
    <izvorni_sadrzaj>
      <item>Ivan Ćutić, OIB 83970839049, Dragutina Domjanića 2, 44320 Kutina punomoćnik sudionika u postupku ZOE j.d.o.o.</item>
    </izvorni_sadrzaj>
    <derivirana_varijabla naziv="DomainObject.Predmet.OstaliListFormatedWithAdressOIB_1">
      <item>Ivan Ćutić, OIB 83970839049, Dragutina Domjanića 2, 44320 Kutina punomoćnik sudionika u postupku ZOE j.d.o.o.</item>
    </derivirana_varijabla>
  </DomainObject.Predmet.OstaliListFormatedWithAdressOIB>
  <DomainObject.Predmet.OstaliListNazivFormated>
    <izvorni_sadrzaj>
      <item>Ivan Ćutić</item>
    </izvorni_sadrzaj>
    <derivirana_varijabla naziv="DomainObject.Predmet.OstaliListNazivFormated_1">
      <item>Ivan Ćutić</item>
    </derivirana_varijabla>
  </DomainObject.Predmet.OstaliListNazivFormated>
  <DomainObject.Predmet.OstaliListNazivFormatedOIB>
    <izvorni_sadrzaj>
      <item>Ivan Ćutić, OIB 83970839049</item>
    </izvorni_sadrzaj>
    <derivirana_varijabla naziv="DomainObject.Predmet.OstaliListNazivFormatedOIB_1">
      <item>Ivan Ćutić, OIB 83970839049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St-968/2018-6</izvorni_sadrzaj>
    <derivirana_varijabla naziv="DomainObject.PoslovniBrojDokumenta_1">St-968/2018-6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j.d.o.o.</izvorni_sadrzaj>
    <derivirana_varijabla naziv="DomainObject.Predmet.ProtustrankaIDrugi_1">ZOE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ZOE j.d.o.o., OIB 88305334941, Baranjska ulica bb, 44320 Kutina</izvorni_sadrzaj>
    <derivirana_varijabla naziv="DomainObject.Predmet.ProtustrankaIDrugiAdressOIB_1">ZOE j.d.o.o., OIB 88305334941, Baranjska ulica 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ZOE j.d.o.o.</item>
      <item>Ivan Ćutić</item>
    </izvorni_sadrzaj>
    <derivirana_varijabla naziv="DomainObject.Predmet.SudioniciListNaziv_1">
      <item>Fina Regionalni centar Zagreb</item>
      <item>ZOE j.d.o.o.</item>
      <item>Ivan Ćutić</item>
    </derivirana_varijabla>
  </DomainObject.Predmet.SudioniciListNaziv>
  <DomainObject.Predmet.SudioniciListAdressOIB>
    <izvorni_sadrzaj>
      <item>Fina Regionalni centar Zagreb, OIB 85821130368, Trg svibanjskih žrtava 1995.1,10000 Zagreb</item>
      <item>ZOE j.d.o.o., OIB 88305334941, Baranjska ulica bb,44320 Kutina</item>
      <item>Ivan Ćutić, OIB 83970839049, Dragutina Domjanića 2,44320 Kutina</item>
    </izvorni_sadrzaj>
    <derivirana_varijabla naziv="DomainObject.Predmet.SudioniciListAdressOIB_1">
      <item>Fina Regionalni centar Zagreb, OIB 85821130368, Trg svibanjskih žrtava 1995.1,10000 Zagreb</item>
      <item>ZOE j.d.o.o., OIB 88305334941, Baranjska ulica bb,44320 Kutina</item>
      <item>Ivan Ćutić, OIB 83970839049, Dragutina Domjanića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88305334941</item>
      <item>, OIB 83970839049</item>
    </izvorni_sadrzaj>
    <derivirana_varijabla naziv="DomainObject.Predmet.SudioniciListNazivOIB_1">
      <item>, OIB 85821130368</item>
      <item>, OIB 88305334941</item>
      <item>, OIB 83970839049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1482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2018-08-22T12:13:00Z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2018-08-27T09:42:00Z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St-968/2018-6 / Odluka - Oglas (St-968-18_Oglas.docx)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