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270a" w14:paraId="2be270a" w:rsidRDefault="005276E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76EA" w:rsidP="005276EA" w:rsidR="00AE649C">
      <w:pPr>
        <w:pStyle w:val="NormaleSPIS"/>
        <w:spacing w:after="0"/>
      </w:pPr>
      <w:r>
        <w:t xml:space="preserve">         Republika Hrvatska</w:t>
      </w:r>
    </w:p>
    <w:p w:rsidRDefault="005276EA" w:rsidP="005276EA" w:rsidR="005276EA">
      <w:pPr>
        <w:pStyle w:val="NormaleSPIS"/>
        <w:spacing w:after="0"/>
      </w:pPr>
      <w:r>
        <w:t xml:space="preserve">     Trgovački sud u Bjelovaru</w:t>
      </w:r>
    </w:p>
    <w:p w:rsidRDefault="005276EA" w:rsidP="005276EA" w:rsidR="005276EA">
      <w:pPr>
        <w:pStyle w:val="NormaleSPIS"/>
        <w:spacing w:after="0"/>
      </w:pPr>
      <w:r>
        <w:t>Bjelovar, Šetalište dr.I.Lebovića 42.</w:t>
      </w:r>
    </w:p>
    <w:p w:rsidRDefault="005276EA" w:rsidP="005276EA" w:rsidR="005276EA">
      <w:pPr>
        <w:pStyle w:val="NormaleSPIS"/>
        <w:jc w:val="right"/>
        <w:rPr>
          <w:noProof/>
        </w:rPr>
      </w:pPr>
      <w:r>
        <w:rPr>
          <w:noProof/>
        </w:rPr>
        <w:t>Poslovni broj: 7 St-73/2018-10</w:t>
      </w:r>
    </w:p>
    <w:p w:rsidRDefault="005276EA" w:rsidP="005276EA" w:rsidR="005276E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5276EA" w:rsidP="005276EA" w:rsidR="005276EA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5276EA" w:rsidP="005276EA" w:rsidR="005276EA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5276EA" w:rsidP="005276EA" w:rsidR="005276EA">
      <w:pPr>
        <w:jc w:val="center"/>
        <w:outlineLvl w:val="0"/>
        <w:rPr>
          <w:noProof/>
        </w:rPr>
      </w:pPr>
      <w:r>
        <w:rPr>
          <w:noProof/>
        </w:rPr>
        <w:t>Z A K L J U Č A K</w:t>
      </w:r>
    </w:p>
    <w:p w:rsidRDefault="005276EA" w:rsidP="005276EA" w:rsidR="005276EA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Varaždin, </w:t>
      </w:r>
      <w:proofErr w:type="spellStart"/>
      <w:r>
        <w:t>A.Cesarca</w:t>
      </w:r>
      <w:proofErr w:type="spellEnd"/>
      <w:r>
        <w:t xml:space="preserve"> 2, za otvaranje stečajnog postupka nad dužnikom WIZ GRUPA d.o.o. za proizvodnju, trgovinu i usluge iz Koprivnice, </w:t>
      </w:r>
      <w:proofErr w:type="spellStart"/>
      <w:r>
        <w:t>Ledinska</w:t>
      </w:r>
      <w:proofErr w:type="spellEnd"/>
      <w:r>
        <w:t xml:space="preserve"> 13, OIB 33139412292, 20. prosinca</w:t>
      </w:r>
      <w:r>
        <w:rPr>
          <w:noProof/>
        </w:rPr>
        <w:t xml:space="preserve"> 2018.</w:t>
      </w:r>
    </w:p>
    <w:p w:rsidRDefault="005276EA" w:rsidP="005276EA" w:rsidR="005276EA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Pokreće se prethodni postupak radi utvrđivanja uvjeta za otvaranje stečajnog postupka nad dužnikom WIZ GRUPA d.o.o. za proizvodnju, trgovinu i usluge iz Koprivnice, </w:t>
      </w:r>
      <w:proofErr w:type="spellStart"/>
      <w:r>
        <w:t>Ledinska</w:t>
      </w:r>
      <w:proofErr w:type="spellEnd"/>
      <w:r>
        <w:t xml:space="preserve"> 13, OIB 33139412292.</w:t>
      </w: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                                              </w:t>
      </w:r>
      <w:r>
        <w:t>z a k l j u č i o  j e</w:t>
      </w: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Borisu Novaku iz Koprivnice, </w:t>
      </w:r>
      <w:proofErr w:type="spellStart"/>
      <w:r>
        <w:t>Ledinska</w:t>
      </w:r>
      <w:proofErr w:type="spellEnd"/>
      <w:r>
        <w:t xml:space="preserve"> 13, OIB 06982384120,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</w:t>
      </w:r>
      <w:r>
        <w:t>imovine i obveza nije zatajeno.</w:t>
      </w: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5276EA" w:rsidP="005276EA" w:rsidR="005276EA" w:rsidRPr="005276EA">
      <w:pPr>
        <w:pStyle w:val="ListaeSPIS"/>
        <w:numPr>
          <w:ilvl w:val="0"/>
          <w:numId w:val="0"/>
        </w:numPr>
        <w:spacing w:after="0"/>
        <w:ind w:left="624"/>
      </w:pP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</w:p>
    <w:p w:rsidRDefault="005276EA" w:rsidP="005276EA" w:rsidR="005276EA">
      <w:pPr>
        <w:pStyle w:val="ListaeSPIS"/>
        <w:numPr>
          <w:ilvl w:val="0"/>
          <w:numId w:val="0"/>
        </w:numPr>
        <w:ind w:firstLine="624"/>
        <w:jc w:val="right"/>
      </w:pPr>
      <w:r>
        <w:t>Poslovni broj:7 St-73/2018-10</w:t>
      </w: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5276EA" w:rsidP="005276EA" w:rsidR="005276E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28. veljače 2019. godine u 09,00 sati, u ovome sudu u Bjelovaru, Šetalište dr. Ivše Lebovića 42, sudnica br. 2, na koje se pozivaju dostavom ovoga rješenja:</w:t>
      </w:r>
    </w:p>
    <w:p w:rsidRDefault="005276EA" w:rsidP="005276EA" w:rsidR="005276EA">
      <w:pPr>
        <w:ind w:firstLine="851"/>
        <w:jc w:val="both"/>
        <w:rPr>
          <w:noProof/>
        </w:rPr>
      </w:pPr>
    </w:p>
    <w:p w:rsidRDefault="005276EA" w:rsidP="005276EA" w:rsidR="005276EA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Varaždin,</w:t>
      </w:r>
    </w:p>
    <w:p w:rsidRDefault="005276EA" w:rsidP="005276EA" w:rsidR="005276EA">
      <w:pPr>
        <w:ind w:left="851"/>
        <w:jc w:val="both"/>
        <w:rPr>
          <w:noProof/>
        </w:rPr>
      </w:pPr>
      <w:r>
        <w:rPr>
          <w:noProof/>
        </w:rPr>
        <w:t>-dužnik</w:t>
      </w:r>
      <w:r>
        <w:t xml:space="preserve"> WIZ GRUPA d.o.o. za proizvodnju, trgovinu i usluge iz Koprivnice, </w:t>
      </w:r>
      <w:proofErr w:type="spellStart"/>
      <w:r>
        <w:t>Ledinska</w:t>
      </w:r>
      <w:proofErr w:type="spellEnd"/>
      <w:r>
        <w:t xml:space="preserve"> 13, </w:t>
      </w:r>
    </w:p>
    <w:p w:rsidRDefault="005276EA" w:rsidP="005276EA" w:rsidR="005276EA">
      <w:pPr>
        <w:ind w:left="851"/>
        <w:jc w:val="both"/>
        <w:rPr>
          <w:lang w:eastAsia="hr-HR"/>
        </w:rPr>
      </w:pPr>
      <w:r>
        <w:rPr>
          <w:noProof/>
        </w:rPr>
        <w:t xml:space="preserve">-zakonski zastupnik dužnika </w:t>
      </w:r>
      <w:r>
        <w:t xml:space="preserve">Boris Novak iz Koprivnice, </w:t>
      </w:r>
      <w:proofErr w:type="spellStart"/>
      <w:r>
        <w:t>Ledinska</w:t>
      </w:r>
      <w:proofErr w:type="spellEnd"/>
      <w:r>
        <w:t xml:space="preserve"> 13.</w:t>
      </w:r>
    </w:p>
    <w:p w:rsidRDefault="005276EA" w:rsidP="005276EA" w:rsidR="005276EA">
      <w:pPr>
        <w:ind w:left="851"/>
        <w:jc w:val="both"/>
        <w:rPr>
          <w:rFonts w:eastAsia="Times New Roman"/>
          <w:lang w:eastAsia="hr-HR"/>
        </w:rPr>
      </w:pPr>
      <w:r>
        <w:rPr>
          <w:lang w:eastAsia="hr-HR"/>
        </w:rPr>
        <w:t>Pozvane se osobe mogu o prijedlogu i pismeno očitovati.</w:t>
      </w:r>
    </w:p>
    <w:p w:rsidRDefault="005276EA" w:rsidP="005276EA" w:rsidR="005276EA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5276EA" w:rsidP="005276EA" w:rsidR="005276EA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Varaždin, (u daljnjem tekstu FINA) temeljem čl.110.Stečajnog zakona (Narodne novine br. 71/15 i 104/17 dalje SZ-a) navodeći da navedeni dužnik na dan 2. studenog 2017. godine ima u Očevidniku redoslijeda osnova za plaćanje evidentirane neizvršene osnove za plaćanje u neprekinutom razdoblju od 120 dana u ukupnom iznosu od 20.857,61 kuna, te da ima i dva zaposlena radnika. </w:t>
      </w:r>
    </w:p>
    <w:p w:rsidRDefault="005276EA" w:rsidP="005276EA" w:rsidR="005276EA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5276EA" w:rsidP="005276EA" w:rsidR="005276EA">
      <w:pPr>
        <w:jc w:val="both"/>
        <w:outlineLvl w:val="0"/>
        <w:rPr>
          <w:noProof/>
          <w:lang w:val="en-GB"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 </w:t>
      </w:r>
    </w:p>
    <w:p w:rsidRDefault="005276EA" w:rsidP="005276EA" w:rsidR="005276EA">
      <w:pPr>
        <w:jc w:val="center"/>
        <w:outlineLvl w:val="0"/>
        <w:rPr>
          <w:noProof/>
        </w:rPr>
      </w:pPr>
      <w:r>
        <w:rPr>
          <w:noProof/>
        </w:rPr>
        <w:t xml:space="preserve">Bjelovar 20. prosinca 2018. </w:t>
      </w:r>
    </w:p>
    <w:p w:rsidRDefault="005276EA" w:rsidP="005276EA" w:rsidR="005276E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 u d a c</w:t>
      </w:r>
    </w:p>
    <w:p w:rsidRDefault="005276EA" w:rsidP="005276EA" w:rsidR="005276E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Tomislav Mrazović,v.r.</w:t>
      </w:r>
    </w:p>
    <w:p w:rsidRDefault="005276EA" w:rsidP="005276EA" w:rsidR="005276E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5276EA" w:rsidP="005276EA" w:rsidR="005276E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 Jasmina Tubić</w:t>
      </w:r>
    </w:p>
    <w:p w:rsidRDefault="005276EA" w:rsidP="005276EA" w:rsidR="005276EA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  <w:bookmarkStart w:name="_GoBack" w:id="0"/>
      <w:bookmarkEnd w:id="0"/>
    </w:p>
    <w:sectPr w:rsidSect="0032366B" w:rsidR="005276E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6EA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23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St-73/2018-10</izvorni_sadrzaj>
    <derivirana_varijabla naziv="DomainObject.Oznaka_1">St-73/2018-10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St-73/2018</izvorni_sadrzaj>
    <derivirana_varijabla naziv="DomainObject.Predmet.OznakaBroj_1">St-73/2018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WIZ GRUPA društvo s ograničenom odgovornošću za proizvodnju, trgovinu i usluge</izvorni_sadrzaj>
    <derivirana_varijabla naziv="DomainObject.Predmet.ProtustrankaFormated_1">  WIZ GRUPA društvo s ograničenom odgovornošću za proizvodnju, trgovinu i usluge</derivirana_varijabla>
  </DomainObject.Predmet.ProtustrankaFormated>
  <DomainObject.Predmet.ProtustrankaFormatedOIB>
    <izvorni_sadrzaj>  WIZ GRUPA društvo s ograničenom odgovornošću za proizvodnju, trgovinu i usluge, OIB 33139412292</izvorni_sadrzaj>
    <derivirana_varijabla naziv="DomainObject.Predmet.ProtustrankaFormatedOIB_1">  WIZ GRUPA društvo s ograničenom odgovornošću za proizvodnju, trgovinu i usluge, OIB 33139412292</derivirana_varijabla>
  </DomainObject.Predmet.ProtustrankaFormatedOIB>
  <DomainObject.Predmet.ProtustrankaFormatedWithAdress>
    <izvorni_sadrzaj> WIZ GRUPA društvo s ograničenom odgovornošću za proizvodnju, trgovinu i usluge, Ledinska 13, 48000 Koprivnica</izvorni_sadrzaj>
    <derivirana_varijabla naziv="DomainObject.Predmet.ProtustrankaFormatedWithAdress_1"> WIZ GRUPA društvo s ograničenom odgovornošću za proizvodnju, trgovinu i usluge, Ledinska 13, 48000 Koprivnica</derivirana_varijabla>
  </DomainObject.Predmet.ProtustrankaFormatedWithAdress>
  <DomainObject.Predmet.ProtustrankaFormatedWithAdressOIB>
    <izvorni_sadrzaj> WIZ GRUPA društvo s ograničenom odgovornošću za proizvodnju, trgovinu i usluge, OIB 33139412292, Ledinska 13, 48000 Koprivnica</izvorni_sadrzaj>
    <derivirana_varijabla naziv="DomainObject.Predmet.ProtustrankaFormatedWithAdressOIB_1"> WIZ GRUPA društvo s ograničenom odgovornošću za proizvodnju, trgovinu i usluge, OIB 33139412292, Ledinska 13, 48000 Koprivnica</derivirana_varijabla>
  </DomainObject.Predmet.ProtustrankaFormatedWithAdressOIB>
  <DomainObject.Predmet.ProtustrankaWithAdress>
    <izvorni_sadrzaj>WIZ GRUPA društvo s ograničenom odgovornošću za proizvodnju, trgovinu i usluge Ledinska 13, 48000 Koprivnica</izvorni_sadrzaj>
    <derivirana_varijabla naziv="DomainObject.Predmet.ProtustrankaWithAdress_1">WIZ GRUPA društvo s ograničenom odgovornošću za proizvodnju, trgovinu i usluge Ledinska 13, 48000 Koprivnica</derivirana_varijabla>
  </DomainObject.Predmet.ProtustrankaWithAdress>
  <DomainObject.Predmet.ProtustrankaWithAdressOIB>
    <izvorni_sadrzaj>WIZ GRUPA društvo s ograničenom odgovornošću za proizvodnju, trgovinu i usluge, OIB 33139412292, Ledinska 13, 48000 Koprivnica</izvorni_sadrzaj>
    <derivirana_varijabla naziv="DomainObject.Predmet.ProtustrankaWithAdressOIB_1">WIZ GRUPA društvo s ograničenom odgovornošću za proizvodnju, trgovinu i usluge, OIB 33139412292, Ledinska 13, 48000 Koprivnica</derivirana_varijabla>
  </DomainObject.Predmet.ProtustrankaWithAdressOIB>
  <DomainObject.Predmet.ProtustrankaNazivFormated>
    <izvorni_sadrzaj>WIZ GRUPA društvo s ograničenom odgovornošću za proizvodnju, trgovinu i usluge</izvorni_sadrzaj>
    <derivirana_varijabla naziv="DomainObject.Predmet.ProtustrankaNazivFormated_1">WIZ GRUPA društvo s ograničenom odgovornošću za proizvodnju, trgovinu i usluge</derivirana_varijabla>
  </DomainObject.Predmet.ProtustrankaNazivFormated>
  <DomainObject.Predmet.ProtustrankaNazivFormatedOIB>
    <izvorni_sadrzaj>WIZ GRUPA društvo s ograničenom odgovornošću za proizvodnju, trgovinu i usluge, OIB 33139412292</izvorni_sadrzaj>
    <derivirana_varijabla naziv="DomainObject.Predmet.ProtustrankaNazivFormatedOIB_1">WIZ GRUPA društvo s ograničenom odgovornošću za proizvodnju, trgovinu i usluge, OIB 33139412292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WIZ GRUPA društvo s ograničenom odgovornošću za proizvodnju, trgovinu i usluge</item>
    </izvorni_sadrzaj>
    <derivirana_varijabla naziv="DomainObject.Predmet.ProtuStrankaListFormated_1">
      <item>WIZ GRUPA društvo s ograničenom odgovornošću za proizvodnju, trgovinu i usluge</item>
    </derivirana_varijabla>
  </DomainObject.Predmet.ProtuStrankaListFormated>
  <DomainObject.Predmet.ProtuStrankaListFormatedOIB>
    <izvorni_sadrzaj>
      <item>WIZ GRUPA društvo s ograničenom odgovornošću za proizvodnju, trgovinu i usluge, OIB 33139412292</item>
    </izvorni_sadrzaj>
    <derivirana_varijabla naziv="DomainObject.Predmet.ProtuStrankaListFormatedOIB_1">
      <item>WIZ GRUPA društvo s ograničenom odgovornošću za proizvodnju, trgovinu i usluge, OIB 33139412292</item>
    </derivirana_varijabla>
  </DomainObject.Predmet.ProtuStrankaListFormatedOIB>
  <DomainObject.Predmet.ProtuStrankaListFormatedWithAdress>
    <izvorni_sadrzaj>
      <item>WIZ GRUPA društvo s ograničenom odgovornošću za proizvodnju, trgovinu i usluge, Ledinska 13, 48000 Koprivnica</item>
    </izvorni_sadrzaj>
    <derivirana_varijabla naziv="DomainObject.Predmet.ProtuStrankaListFormatedWithAdress_1">
      <item>WIZ GRUPA društvo s ograničenom odgovornošću za proizvodnju, trgovinu i usluge, Ledinska 13, 48000 Koprivnica</item>
    </derivirana_varijabla>
  </DomainObject.Predmet.ProtuStrankaListFormatedWithAdress>
  <DomainObject.Predmet.ProtuStrankaListFormatedWithAdressOIB>
    <izvorni_sadrzaj>
      <item>WIZ GRUPA društvo s ograničenom odgovornošću za proizvodnju, trgovinu i usluge, OIB 33139412292, Ledinska 13, 48000 Koprivnica</item>
    </izvorni_sadrzaj>
    <derivirana_varijabla naziv="DomainObject.Predmet.ProtuStrankaListFormatedWithAdressOIB_1">
      <item>WIZ GRUPA društvo s ograničenom odgovornošću za proizvodnju, trgovinu i usluge, OIB 33139412292, Ledinska 13, 48000 Koprivnica</item>
    </derivirana_varijabla>
  </DomainObject.Predmet.ProtuStrankaListFormatedWithAdressOIB>
  <DomainObject.Predmet.ProtuStrankaListNazivFormated>
    <izvorni_sadrzaj>
      <item>WIZ GRUPA društvo s ograničenom odgovornošću za proizvodnju, trgovinu i usluge</item>
    </izvorni_sadrzaj>
    <derivirana_varijabla naziv="DomainObject.Predmet.ProtuStrankaListNazivFormated_1">
      <item>WIZ GRUPA društvo s ograničenom odgovornošću za proizvodnju, trgovinu i usluge</item>
    </derivirana_varijabla>
  </DomainObject.Predmet.ProtuStrankaListNazivFormated>
  <DomainObject.Predmet.ProtuStrankaListNazivFormatedOIB>
    <izvorni_sadrzaj>
      <item>WIZ GRUPA društvo s ograničenom odgovornošću za proizvodnju, trgovinu i usluge, OIB 33139412292</item>
    </izvorni_sadrzaj>
    <derivirana_varijabla naziv="DomainObject.Predmet.ProtuStrankaListNazivFormatedOIB_1">
      <item>WIZ GRUPA društvo s ograničenom odgovornošću za proizvodnju, trgovinu i usluge, OIB 33139412292</item>
    </derivirana_varijabla>
  </DomainObject.Predmet.ProtuStrankaListNazivFormatedOIB>
  <DomainObject.Predmet.OstaliListFormated>
    <izvorni_sadrzaj>
      <item>Boris Novak</item>
      <item>Sudski registar</item>
    </izvorni_sadrzaj>
    <derivirana_varijabla naziv="DomainObject.Predmet.OstaliListFormated_1">
      <item>Boris Novak</item>
      <item>Sudski registar</item>
    </derivirana_varijabla>
  </DomainObject.Predmet.OstaliListFormated>
  <DomainObject.Predmet.OstaliListFormatedOIB>
    <izvorni_sadrzaj>
      <item>Boris Novak, OIB 06982384120</item>
      <item>Sudski registar</item>
    </izvorni_sadrzaj>
    <derivirana_varijabla naziv="DomainObject.Predmet.OstaliListFormatedOIB_1">
      <item>Boris Novak, OIB 06982384120</item>
      <item>Sudski registar</item>
    </derivirana_varijabla>
  </DomainObject.Predmet.OstaliListFormatedOIB>
  <DomainObject.Predmet.OstaliListFormatedWithAdress>
    <izvorni_sadrzaj>
      <item>Boris Novak, Ledinska 13, 48000 Koprivnica</item>
      <item>Sudski registar</item>
    </izvorni_sadrzaj>
    <derivirana_varijabla naziv="DomainObject.Predmet.OstaliListFormatedWithAdress_1">
      <item>Boris Novak, Ledinska 13, 48000 Koprivnica</item>
      <item>Sudski registar</item>
    </derivirana_varijabla>
  </DomainObject.Predmet.OstaliListFormatedWithAdress>
  <DomainObject.Predmet.OstaliListFormatedWithAdressOIB>
    <izvorni_sadrzaj>
      <item>Boris Novak, OIB 06982384120, Ledinska 13, 48000 Koprivnica</item>
      <item>Sudski registar</item>
    </izvorni_sadrzaj>
    <derivirana_varijabla naziv="DomainObject.Predmet.OstaliListFormatedWithAdressOIB_1">
      <item>Boris Novak, OIB 06982384120, Ledinska 13, 48000 Koprivnica</item>
      <item>Sudski registar</item>
    </derivirana_varijabla>
  </DomainObject.Predmet.OstaliListFormatedWithAdressOIB>
  <DomainObject.Predmet.OstaliListNazivFormated>
    <izvorni_sadrzaj>
      <item>Boris Novak</item>
      <item>Sudski registar</item>
    </izvorni_sadrzaj>
    <derivirana_varijabla naziv="DomainObject.Predmet.OstaliListNazivFormated_1">
      <item>Boris Novak</item>
      <item>Sudski registar</item>
    </derivirana_varijabla>
  </DomainObject.Predmet.OstaliListNazivFormated>
  <DomainObject.Predmet.OstaliListNazivFormatedOIB>
    <izvorni_sadrzaj>
      <item>Boris Novak, OIB 06982384120</item>
      <item>Sudski registar</item>
    </izvorni_sadrzaj>
    <derivirana_varijabla naziv="DomainObject.Predmet.OstaliListNazivFormatedOIB_1">
      <item>Boris Novak, OIB 06982384120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St-73/2018-10</izvorni_sadrzaj>
    <derivirana_varijabla naziv="DomainObject.PoslovniBrojDokumenta_1">St-73/2018-10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WIZ GRUPA društvo s ograničenom odgovornošću za proizvodnju, trgovinu i usluge</izvorni_sadrzaj>
    <derivirana_varijabla naziv="DomainObject.Predmet.ProtustrankaIDrugi_1">WIZ GRUPA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WIZ GRUPA društvo s ograničenom odgovornošću za proizvodnju, trgovinu i usluge, OIB 33139412292, Ledinska 13, 48000 Koprivnica</izvorni_sadrzaj>
    <derivirana_varijabla naziv="DomainObject.Predmet.ProtustrankaIDrugiAdressOIB_1">WIZ GRUPA društvo s ograničenom odgovornošću za proizvodnju, trgovinu i usluge, OIB 33139412292, Ledinska 13,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WIZ GRUPA društvo s ograničenom odgovornošću za proizvodnju, trgovinu i usluge</item>
      <item>Boris Novak</item>
      <item>Sudski registar</item>
    </izvorni_sadrzaj>
    <derivirana_varijabla naziv="DomainObject.Predmet.SudioniciListNaziv_1">
      <item>Financijska agencija</item>
      <item>WIZ GRUPA društvo s ograničenom odgovornošću za proizvodnju, trgovinu i usluge</item>
      <item>Boris Novak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WIZ GRUPA društvo s ograničenom odgovornošću za proizvodnju, trgovinu i usluge, OIB 33139412292, Ledinska 13,48000 Koprivnica</item>
      <item>Boris Novak, OIB 06982384120, Ledinska 13,48000 Koprivnica</item>
      <item>Sudski registar</item>
    </izvorni_sadrzaj>
    <derivirana_varijabla naziv="DomainObject.Predmet.SudioniciListAdressOIB_1">
      <item>Financijska agencija, OIB 85821130368, Ulica grada Vukovara 70,10000 Zagreb</item>
      <item>WIZ GRUPA društvo s ograničenom odgovornošću za proizvodnju, trgovinu i usluge, OIB 33139412292, Ledinska 13,48000 Koprivnica</item>
      <item>Boris Novak, OIB 06982384120, Ledinska 13,48000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1F4AA-E68E-4FD5-A7F5-15D8BA3A20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3510</properties:Characters>
  <properties:Lines>76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2018-12-20T06:03:00Z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