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65d2" w14:paraId="db065d2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820402">
        <w:t xml:space="preserve">. </w:t>
      </w:r>
      <w:proofErr w:type="spellStart"/>
      <w:r w:rsidR="00820402">
        <w:t>Sp</w:t>
      </w:r>
      <w:proofErr w:type="spellEnd"/>
      <w:r w:rsidR="00820402">
        <w:t>-18/2017-3</w:t>
      </w:r>
      <w:r>
        <w:t xml:space="preserve"> 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</w:t>
      </w:r>
      <w:proofErr w:type="spellStart"/>
      <w:r>
        <w:t>Liščić</w:t>
      </w:r>
      <w:proofErr w:type="spellEnd"/>
      <w:r>
        <w:t xml:space="preserve">, kao sucu pojedincu, </w:t>
      </w:r>
      <w:r w:rsidR="00820402">
        <w:t xml:space="preserve">u pravnoj stvari predlagatelja – potrošača IVAN KOVAČ iz </w:t>
      </w:r>
      <w:proofErr w:type="spellStart"/>
      <w:r w:rsidR="00820402">
        <w:t>Beničanaca</w:t>
      </w:r>
      <w:proofErr w:type="spellEnd"/>
      <w:r w:rsidR="00820402">
        <w:t>, Ive Lole Ribara 56, OIB: 78848235546, radi stečaja potrošača, izvan ročišta, dana 02</w:t>
      </w:r>
      <w:r>
        <w:t xml:space="preserve">. </w:t>
      </w:r>
      <w:r w:rsidR="00820402">
        <w:t>studeni</w:t>
      </w:r>
      <w:r>
        <w:t xml:space="preserve"> 2017.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820402">
        <w:t>Ivana Kovač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 xml:space="preserve">. </w:t>
      </w:r>
      <w:proofErr w:type="spellStart"/>
      <w:r w:rsidR="00BC0811">
        <w:t>Sp</w:t>
      </w:r>
      <w:proofErr w:type="spellEnd"/>
      <w:r w:rsidR="00BC0811">
        <w:t>-</w:t>
      </w:r>
      <w:r w:rsidR="00820402">
        <w:t>18</w:t>
      </w:r>
      <w:r w:rsidR="00D72BC7">
        <w:t>/201</w:t>
      </w:r>
      <w:r w:rsidR="00820402">
        <w:t>7-2 od 22</w:t>
      </w:r>
      <w:r w:rsidR="00F15967">
        <w:t xml:space="preserve">. </w:t>
      </w:r>
      <w:r w:rsidR="00820402">
        <w:t>kolovoza</w:t>
      </w:r>
      <w:r w:rsidR="00F15967">
        <w:t xml:space="preserve"> 201</w:t>
      </w:r>
      <w:r w:rsidR="00182F9E">
        <w:t>7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820402">
        <w:t>Ivanu Kovač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D24584">
        <w:t>redlagatelj – potrošač primio 30</w:t>
      </w:r>
      <w:r>
        <w:t xml:space="preserve">. </w:t>
      </w:r>
      <w:r w:rsidR="00D24584">
        <w:t>kolovoza</w:t>
      </w:r>
      <w:r>
        <w:t xml:space="preserve"> 201</w:t>
      </w:r>
      <w:r w:rsidR="00182F9E">
        <w:t>7</w:t>
      </w:r>
      <w:r>
        <w:t>. godine i po istom nije postupio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D24584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02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listopada</w:t>
      </w:r>
      <w:r w:rsidR="00F15967" w:rsidRPr="00B4134A">
        <w:rPr>
          <w:b w:val="false"/>
        </w:rPr>
        <w:t xml:space="preserve"> 2017.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3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23F95"/>
    <w:rsid w:val="00036F52"/>
    <w:rsid w:val="00065536"/>
    <w:rsid w:val="00074256"/>
    <w:rsid w:val="0008632E"/>
    <w:rsid w:val="00092B68"/>
    <w:rsid w:val="000A5D67"/>
    <w:rsid w:val="000B6216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D179B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D2296"/>
    <w:rsid w:val="007F241C"/>
    <w:rsid w:val="00815F3B"/>
    <w:rsid w:val="00820402"/>
    <w:rsid w:val="00837AE7"/>
    <w:rsid w:val="008434B2"/>
    <w:rsid w:val="008702B4"/>
    <w:rsid w:val="00876CA7"/>
    <w:rsid w:val="008A64D7"/>
    <w:rsid w:val="008B2D75"/>
    <w:rsid w:val="008E5EF3"/>
    <w:rsid w:val="00913A9B"/>
    <w:rsid w:val="00915314"/>
    <w:rsid w:val="00934AA3"/>
    <w:rsid w:val="0093708D"/>
    <w:rsid w:val="00937C3B"/>
    <w:rsid w:val="00950996"/>
    <w:rsid w:val="009A2584"/>
    <w:rsid w:val="009D0C52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Sp-18/2017</izvorni_sadrzaj>
    <derivirana_varijabla naziv="DomainObject.Predmet.OznakaBroj_1">Sp-18/2017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Kovač</izvorni_sadrzaj>
    <derivirana_varijabla naziv="DomainObject.Predmet.StrankaFormated_1">  Ivan Kovač</derivirana_varijabla>
  </DomainObject.Predmet.StrankaFormated>
  <DomainObject.Predmet.StrankaFormatedOIB>
    <izvorni_sadrzaj>  Ivan Kovač, OIB 78848235546</izvorni_sadrzaj>
    <derivirana_varijabla naziv="DomainObject.Predmet.StrankaFormatedOIB_1">  Ivan Kovač, OIB 78848235546</derivirana_varijabla>
  </DomainObject.Predmet.StrankaFormatedOIB>
  <DomainObject.Predmet.StrankaFormatedWithAdress>
    <izvorni_sadrzaj> Ivan Kovač, Ive Lole Ribara 56, 31542 Beničanci</izvorni_sadrzaj>
    <derivirana_varijabla naziv="DomainObject.Predmet.StrankaFormatedWithAdress_1"> Ivan Kovač, Ive Lole Ribara 56, 31542 Beničanci</derivirana_varijabla>
  </DomainObject.Predmet.StrankaFormatedWithAdress>
  <DomainObject.Predmet.StrankaFormatedWithAdressOIB>
    <izvorni_sadrzaj> Ivan Kovač, OIB 78848235546, Ive Lole Ribara 56, 31542 Beničanci</izvorni_sadrzaj>
    <derivirana_varijabla naziv="DomainObject.Predmet.StrankaFormatedWithAdressOIB_1"> Ivan Kovač, OIB 78848235546, Ive Lole Ribara 56, 31542 Beničanci</derivirana_varijabla>
  </DomainObject.Predmet.StrankaFormatedWithAdressOIB>
  <DomainObject.Predmet.StrankaWithAdress>
    <izvorni_sadrzaj>Ivan Kovač Ive Lole Ribara 56,31542 Beničanci</izvorni_sadrzaj>
    <derivirana_varijabla naziv="DomainObject.Predmet.StrankaWithAdress_1">Ivan Kovač Ive Lole Ribara 56,31542 Beničanci</derivirana_varijabla>
  </DomainObject.Predmet.StrankaWithAdress>
  <DomainObject.Predmet.StrankaWithAdressOIB>
    <izvorni_sadrzaj>Ivan Kovač, OIB 78848235546, Ive Lole Ribara 56,31542 Beničanci</izvorni_sadrzaj>
    <derivirana_varijabla naziv="DomainObject.Predmet.StrankaWithAdressOIB_1">Ivan Kovač, OIB 78848235546, Ive Lole Ribara 56,31542 Beničanci</derivirana_varijabla>
  </DomainObject.Predmet.StrankaWithAdressOIB>
  <DomainObject.Predmet.StrankaNazivFormated>
    <izvorni_sadrzaj>Ivan Kovač</izvorni_sadrzaj>
    <derivirana_varijabla naziv="DomainObject.Predmet.StrankaNazivFormated_1">Ivan Kovač</derivirana_varijabla>
  </DomainObject.Predmet.StrankaNazivFormated>
  <DomainObject.Predmet.StrankaNazivFormatedOIB>
    <izvorni_sadrzaj>Ivan Kovač, OIB 78848235546</izvorni_sadrzaj>
    <derivirana_varijabla naziv="DomainObject.Predmet.StrankaNazivFormatedOIB_1">Ivan Kovač, OIB 78848235546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 Kovač</item>
    </izvorni_sadrzaj>
    <derivirana_varijabla naziv="DomainObject.Predmet.StrankaListFormated_1">
      <item>Ivan Kovač</item>
    </derivirana_varijabla>
  </DomainObject.Predmet.StrankaListFormated>
  <DomainObject.Predmet.StrankaListFormatedOIB>
    <izvorni_sadrzaj>
      <item>Ivan Kovač, OIB 78848235546</item>
    </izvorni_sadrzaj>
    <derivirana_varijabla naziv="DomainObject.Predmet.StrankaListFormatedOIB_1">
      <item>Ivan Kovač, OIB 78848235546</item>
    </derivirana_varijabla>
  </DomainObject.Predmet.StrankaListFormatedOIB>
  <DomainObject.Predmet.StrankaListFormatedWithAdress>
    <izvorni_sadrzaj>
      <item>Ivan Kovač, Ive Lole Ribara 56, 31542 Beničanci</item>
    </izvorni_sadrzaj>
    <derivirana_varijabla naziv="DomainObject.Predmet.StrankaListFormatedWithAdress_1">
      <item>Ivan Kovač, Ive Lole Ribara 56, 31542 Beničanci</item>
    </derivirana_varijabla>
  </DomainObject.Predmet.StrankaListFormatedWithAdress>
  <DomainObject.Predmet.StrankaListFormatedWithAdressOIB>
    <izvorni_sadrzaj>
      <item>Ivan Kovač, OIB 78848235546, Ive Lole Ribara 56, 31542 Beničanci</item>
    </izvorni_sadrzaj>
    <derivirana_varijabla naziv="DomainObject.Predmet.StrankaListFormatedWithAdressOIB_1">
      <item>Ivan Kovač, OIB 78848235546, Ive Lole Ribara 56, 31542 Beničanci</item>
    </derivirana_varijabla>
  </DomainObject.Predmet.StrankaListFormatedWithAdressOIB>
  <DomainObject.Predmet.StrankaListNazivFormated>
    <izvorni_sadrzaj>
      <item>Ivan Kovač</item>
    </izvorni_sadrzaj>
    <derivirana_varijabla naziv="DomainObject.Predmet.StrankaListNazivFormated_1">
      <item>Ivan Kovač</item>
    </derivirana_varijabla>
  </DomainObject.Predmet.StrankaListNazivFormated>
  <DomainObject.Predmet.StrankaListNazivFormatedOIB>
    <izvorni_sadrzaj>
      <item>Ivan Kovač, OIB 78848235546</item>
    </izvorni_sadrzaj>
    <derivirana_varijabla naziv="DomainObject.Predmet.StrankaListNazivFormatedOIB_1">
      <item>Ivan Kovač, OIB 78848235546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Kovač</izvorni_sadrzaj>
    <derivirana_varijabla naziv="DomainObject.Predmet.StrankaIDrugi_1">Ivan Kovač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Kovač, OIB 78848235546, Ive Lole Ribara 56, 31542 Beničanci</izvorni_sadrzaj>
    <derivirana_varijabla naziv="DomainObject.Predmet.StrankaIDrugiAdressOIB_1">Ivan Kovač, OIB 78848235546, Ive Lole Ribara 56, 31542 Beničanci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Kovač</item>
    </izvorni_sadrzaj>
    <derivirana_varijabla naziv="DomainObject.Predmet.SudioniciListNaziv_1">
      <item>Ivan Kovač</item>
    </derivirana_varijabla>
  </DomainObject.Predmet.SudioniciListNaziv>
  <DomainObject.Predmet.SudioniciListAdressOIB>
    <izvorni_sadrzaj>
      <item>Ivan Kovač, OIB 78848235546, Ive Lole Ribara 56,31542 Beničanci</item>
    </izvorni_sadrzaj>
    <derivirana_varijabla naziv="DomainObject.Predmet.SudioniciListAdressOIB_1">
      <item>Ivan Kovač, OIB 78848235546, Ive Lole Ribara 56,31542 Beničanci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78848235546</item>
    </izvorni_sadrzaj>
    <derivirana_varijabla naziv="DomainObject.Predmet.SudioniciListNazivOIB_1">
      <item>, OIB 78848235546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1153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2017-11-02T07:31:00Z</dcterms:created>
  <dc:creator>sud</dc:creator>
  <cp:lastModifiedBy>Tonkica Topić</cp:lastModifiedBy>
  <cp:lastPrinted>2017-05-22T08:44:00Z</cp:lastPrinted>
  <dcterms:modified xmlns:xsi="http://www.w3.org/2001/XMLSchema-instance" xsi:type="dcterms:W3CDTF">2017-11-02T07:32:00Z</dcterms:modified>
  <cp:revision>5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