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0be5" w14:paraId="5680be5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F70C9C">
        <w:t>1637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4D0A94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F70C9C">
        <w:rPr>
          <w:b/>
        </w:rPr>
        <w:t>GEO-TON</w:t>
      </w:r>
      <w:r w:rsidR="00F70C9C" w:rsidRPr="00097815">
        <w:rPr>
          <w:b/>
        </w:rPr>
        <w:t xml:space="preserve"> d.o.o., </w:t>
      </w:r>
      <w:r w:rsidR="00F70C9C" w:rsidRPr="00097815">
        <w:t xml:space="preserve">OIB: </w:t>
      </w:r>
      <w:r w:rsidR="00F70C9C">
        <w:t>81261819434</w:t>
      </w:r>
      <w:r w:rsidR="00F70C9C" w:rsidRPr="00097815">
        <w:rPr>
          <w:b/>
        </w:rPr>
        <w:t xml:space="preserve">, </w:t>
      </w:r>
      <w:r w:rsidR="00F70C9C" w:rsidRPr="00097815">
        <w:t xml:space="preserve"> </w:t>
      </w:r>
      <w:r w:rsidR="00F70C9C">
        <w:t>10437 Rakitje, Rakitska cesta 127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F70C9C">
        <w:t>97.092,14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4D0A94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E8378C">
      <w:rPr>
        <w:b/>
        <w:color w:themeColor="text1" w:val="000000"/>
      </w:rPr>
      <w:t>163</w:t>
    </w:r>
    <w:r w:rsidR="00F70C9C">
      <w:rPr>
        <w:b/>
        <w:color w:themeColor="text1" w:val="000000"/>
      </w:rPr>
      <w:t>7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D0A94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92514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5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5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5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5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5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5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5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5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St-1637/2018</izvorni_sadrzaj>
    <derivirana_varijabla naziv="DomainObject.Predmet.OznakaBroj_1">St-1637/2018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GEO-TON d.o.o. zastupanog po punomoćniku Karla Lenard; Terezija Roso</izvorni_sadrzaj>
    <derivirana_varijabla naziv="DomainObject.Predmet.ProtustrankaFormated_1">  GEO-TON d.o.o. zastupanog po punomoćniku Karla Lenard; Terezija Roso</derivirana_varijabla>
  </DomainObject.Predmet.ProtustrankaFormated>
  <DomainObject.Predmet.ProtustrankaFormatedOIB>
    <izvorni_sadrzaj>  GEO-TON d.o.o., OIB 81261819434 zastupanog po punomoćniku Karla Lenard; Terezija Roso</izvorni_sadrzaj>
    <derivirana_varijabla naziv="DomainObject.Predmet.ProtustrankaFormatedOIB_1">  GEO-TON d.o.o., OIB 81261819434 zastupanog po punomoćniku Karla Lenard; Terezija Roso</derivirana_varijabla>
  </DomainObject.Predmet.ProtustrankaFormatedOIB>
  <DomainObject.Predmet.ProtustrankaFormatedWithAdress>
    <izvorni_sadrzaj> GEO-TON d.o.o., Rakitska cesta 127, 10437 Rakitje zastupanog po punomoćniku Karla Lenard; Terezija Roso</izvorni_sadrzaj>
    <derivirana_varijabla naziv="DomainObject.Predmet.ProtustrankaFormatedWithAdress_1"> GEO-TON d.o.o., Rakitska cesta 127, 10437 Rakitje zastupanog po punomoćniku Karla Lenard; Terezija Roso</derivirana_varijabla>
  </DomainObject.Predmet.ProtustrankaFormatedWithAdress>
  <DomainObject.Predmet.ProtustrankaFormatedWithAdressOIB>
    <izvorni_sadrzaj> GEO-TON d.o.o., OIB 81261819434, Rakitska cesta 127, 10437 Rakitje zastupanog po punomoćniku Karla Lenard; Terezija Roso</izvorni_sadrzaj>
    <derivirana_varijabla naziv="DomainObject.Predmet.ProtustrankaFormatedWithAdressOIB_1"> GEO-TON d.o.o., OIB 81261819434, Rakitska cesta 127, 10437 Rakitje zastupanog po punomoćniku Karla Lenard; Terezija Roso</derivirana_varijabla>
  </DomainObject.Predmet.ProtustrankaFormatedWithAdressOIB>
  <DomainObject.Predmet.ProtustrankaWithAdress>
    <izvorni_sadrzaj>GEO-TON d.o.o. Rakitska cesta 127, 10437 Rakitje</izvorni_sadrzaj>
    <derivirana_varijabla naziv="DomainObject.Predmet.ProtustrankaWithAdress_1">GEO-TON d.o.o. Rakitska cesta 127, 10437 Rakitje</derivirana_varijabla>
  </DomainObject.Predmet.ProtustrankaWithAdress>
  <DomainObject.Predmet.ProtustrankaWithAdressOIB>
    <izvorni_sadrzaj>GEO-TON d.o.o., OIB 81261819434, Rakitska cesta 127, 10437 Rakitje</izvorni_sadrzaj>
    <derivirana_varijabla naziv="DomainObject.Predmet.ProtustrankaWithAdressOIB_1">GEO-TON d.o.o., OIB 81261819434, Rakitska cesta 127, 10437 Rakitje</derivirana_varijabla>
  </DomainObject.Predmet.ProtustrankaWithAdressOIB>
  <DomainObject.Predmet.ProtustrankaNazivFormated>
    <izvorni_sadrzaj>GEO-TON d.o.o.</izvorni_sadrzaj>
    <derivirana_varijabla naziv="DomainObject.Predmet.ProtustrankaNazivFormated_1">GEO-TON d.o.o.</derivirana_varijabla>
  </DomainObject.Predmet.ProtustrankaNazivFormated>
  <DomainObject.Predmet.ProtustrankaNazivFormatedOIB>
    <izvorni_sadrzaj>GEO-TON d.o.o., OIB 81261819434</izvorni_sadrzaj>
    <derivirana_varijabla naziv="DomainObject.Predmet.ProtustrankaNazivFormatedOIB_1">GEO-TON d.o.o., OIB 81261819434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GEO-TON d.o.o. zastupanog po punomoćniku Karla Lenard; Terezija Roso</item>
    </izvorni_sadrzaj>
    <derivirana_varijabla naziv="DomainObject.Predmet.ProtuStrankaListFormated_1">
      <item>GEO-TON d.o.o. zastupanog po punomoćniku Karla Lenard; Terezija Roso</item>
    </derivirana_varijabla>
  </DomainObject.Predmet.ProtuStrankaListFormated>
  <DomainObject.Predmet.ProtuStrankaListFormatedOIB>
    <izvorni_sadrzaj>
      <item>GEO-TON d.o.o., OIB 81261819434 zastupanog po punomoćniku Karla Lenard; Terezija Roso</item>
    </izvorni_sadrzaj>
    <derivirana_varijabla naziv="DomainObject.Predmet.ProtuStrankaListFormatedOIB_1">
      <item>GEO-TON d.o.o., OIB 81261819434 zastupanog po punomoćniku Karla Lenard; Terezija Roso</item>
    </derivirana_varijabla>
  </DomainObject.Predmet.ProtuStrankaListFormatedOIB>
  <DomainObject.Predmet.ProtuStrankaListFormatedWithAdress>
    <izvorni_sadrzaj>
      <item>GEO-TON d.o.o., Rakitska cesta 127, 10437 Rakitje zastupanog po punomoćniku Karla Lenard; Terezija Roso</item>
    </izvorni_sadrzaj>
    <derivirana_varijabla naziv="DomainObject.Predmet.ProtuStrankaListFormatedWithAdress_1">
      <item>GEO-TON d.o.o., Rakitska cesta 127, 10437 Rakitje zastupanog po punomoćniku Karla Lenard; Terezija Roso</item>
    </derivirana_varijabla>
  </DomainObject.Predmet.ProtuStrankaListFormatedWithAdress>
  <DomainObject.Predmet.ProtuStrankaListFormatedWithAdressOIB>
    <izvorni_sadrzaj>
      <item>GEO-TON d.o.o., OIB 81261819434, Rakitska cesta 127, 10437 Rakitje zastupanog po punomoćniku Karla Lenard; Terezija Roso</item>
    </izvorni_sadrzaj>
    <derivirana_varijabla naziv="DomainObject.Predmet.ProtuStrankaListFormatedWithAdressOIB_1">
      <item>GEO-TON d.o.o., OIB 81261819434, Rakitska cesta 127, 10437 Rakitje zastupanog po punomoćniku Karla Lenard; Terezija Roso</item>
    </derivirana_varijabla>
  </DomainObject.Predmet.ProtuStrankaListFormatedWithAdressOIB>
  <DomainObject.Predmet.ProtuStrankaListNazivFormated>
    <izvorni_sadrzaj>
      <item>GEO-TON d.o.o.</item>
    </izvorni_sadrzaj>
    <derivirana_varijabla naziv="DomainObject.Predmet.ProtuStrankaListNazivFormated_1">
      <item>GEO-TON d.o.o.</item>
    </derivirana_varijabla>
  </DomainObject.Predmet.ProtuStrankaListNazivFormated>
  <DomainObject.Predmet.ProtuStrankaListNazivFormatedOIB>
    <izvorni_sadrzaj>
      <item>GEO-TON d.o.o., OIB 81261819434</item>
    </izvorni_sadrzaj>
    <derivirana_varijabla naziv="DomainObject.Predmet.ProtuStrankaListNazivFormatedOIB_1">
      <item>GEO-TON d.o.o., OIB 81261819434</item>
    </derivirana_varijabla>
  </DomainObject.Predmet.ProtuStrankaListNazivFormatedOIB>
  <DomainObject.Predmet.OstaliListFormated>
    <izvorni_sadrzaj>
      <item>Karla Lenard punomoćnik sudionika u postupku GEO-TON d.o.o.</item>
      <item>Terezija Roso punomoćnik sudionika u postupku GEO-TON d.o.o.</item>
    </izvorni_sadrzaj>
    <derivirana_varijabla naziv="DomainObject.Predmet.OstaliListFormated_1">
      <item>Karla Lenard punomoćnik sudionika u postupku GEO-TON d.o.o.</item>
      <item>Terezija Roso punomoćnik sudionika u postupku GEO-TON d.o.o.</item>
    </derivirana_varijabla>
  </DomainObject.Predmet.OstaliListFormated>
  <DomainObject.Predmet.OstaliListFormatedOIB>
    <izvorni_sadrzaj>
      <item>Karla Lenard, OIB 93799505217 punomoćnik sudionika u postupku GEO-TON d.o.o.</item>
      <item>Terezija Roso, OIB 67172608343 punomoćnik sudionika u postupku GEO-TON d.o.o.</item>
    </izvorni_sadrzaj>
    <derivirana_varijabla naziv="DomainObject.Predmet.OstaliListFormatedOIB_1">
      <item>Karla Lenard, OIB 93799505217 punomoćnik sudionika u postupku GEO-TON d.o.o.</item>
      <item>Terezija Roso, OIB 67172608343 punomoćnik sudionika u postupku GEO-TON d.o.o.</item>
    </derivirana_varijabla>
  </DomainObject.Predmet.OstaliListFormatedOIB>
  <DomainObject.Predmet.OstaliListFormatedWithAdress>
    <izvorni_sadrzaj>
      <item>Karla Lenard, Rakitska cesta 127, 10437 Rakitje punomoćnik sudionika u postupku GEO-TON d.o.o.</item>
      <item>Terezija Roso, Rakitska cest 127, 10437 Rakitje punomoćnik sudionika u postupku GEO-TON d.o.o.</item>
    </izvorni_sadrzaj>
    <derivirana_varijabla naziv="DomainObject.Predmet.OstaliListFormatedWithAdress_1">
      <item>Karla Lenard, Rakitska cesta 127, 10437 Rakitje punomoćnik sudionika u postupku GEO-TON d.o.o.</item>
      <item>Terezija Roso, Rakitska cest 127, 10437 Rakitje punomoćnik sudionika u postupku GEO-TON d.o.o.</item>
    </derivirana_varijabla>
  </DomainObject.Predmet.OstaliListFormatedWithAdress>
  <DomainObject.Predmet.OstaliListFormatedWithAdressOIB>
    <izvorni_sadrzaj>
      <item>Karla Lenard, OIB 93799505217, Rakitska cesta 127, 10437 Rakitje punomoćnik sudionika u postupku GEO-TON d.o.o.</item>
      <item>Terezija Roso, OIB 67172608343, Rakitska cest 127, 10437 Rakitje punomoćnik sudionika u postupku GEO-TON d.o.o.</item>
    </izvorni_sadrzaj>
    <derivirana_varijabla naziv="DomainObject.Predmet.OstaliListFormatedWithAdressOIB_1">
      <item>Karla Lenard, OIB 93799505217, Rakitska cesta 127, 10437 Rakitje punomoćnik sudionika u postupku GEO-TON d.o.o.</item>
      <item>Terezija Roso, OIB 67172608343, Rakitska cest 127, 10437 Rakitje punomoćnik sudionika u postupku GEO-TON d.o.o.</item>
    </derivirana_varijabla>
  </DomainObject.Predmet.OstaliListFormatedWithAdressOIB>
  <DomainObject.Predmet.OstaliListNazivFormated>
    <izvorni_sadrzaj>
      <item>Karla Lenard</item>
      <item>Terezija Roso</item>
    </izvorni_sadrzaj>
    <derivirana_varijabla naziv="DomainObject.Predmet.OstaliListNazivFormated_1">
      <item>Karla Lenard</item>
      <item>Terezija Roso</item>
    </derivirana_varijabla>
  </DomainObject.Predmet.OstaliListNazivFormated>
  <DomainObject.Predmet.OstaliListNazivFormatedOIB>
    <izvorni_sadrzaj>
      <item>Karla Lenard, OIB 93799505217</item>
      <item>Terezija Roso, OIB 67172608343</item>
    </izvorni_sadrzaj>
    <derivirana_varijabla naziv="DomainObject.Predmet.OstaliListNazivFormatedOIB_1">
      <item>Karla Lenard, OIB 93799505217</item>
      <item>Terezija Roso, OIB 67172608343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GEO-TON d.o.o.</izvorni_sadrzaj>
    <derivirana_varijabla naziv="DomainObject.Predmet.ProtustrankaIDrugi_1">GEO-TON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GEO-TON d.o.o., OIB 81261819434, Rakitska cesta 127, 10437 Rakitje</izvorni_sadrzaj>
    <derivirana_varijabla naziv="DomainObject.Predmet.ProtustrankaIDrugiAdressOIB_1">GEO-TON d.o.o., OIB 81261819434, Rakitska cesta 127,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GEO-TON d.o.o.</item>
      <item>Karla Lenard</item>
      <item>Terezija Roso</item>
    </izvorni_sadrzaj>
    <derivirana_varijabla naziv="DomainObject.Predmet.SudioniciListNaziv_1">
      <item>FINA Regionalni centar Zagreb</item>
      <item>GEO-TON d.o.o.</item>
      <item>Karla Lenard</item>
      <item>Terezija Roso</item>
    </derivirana_varijabla>
  </DomainObject.Predmet.SudioniciListNaziv>
  <DomainObject.Predmet.SudioniciListAdressOIB>
    <izvorni_sadrzaj>
      <item>FINA Regionalni centar Zagreb, OIB 85821130368, Trg svibanjskih žrtava 1995. 1,10000 Zagreb</item>
      <item>GEO-TON d.o.o., OIB 81261819434, Rakitska cesta 127,10437 Rakitje</item>
      <item>Karla Lenard, OIB 93799505217, Rakitska cesta 127,10437 Rakitje</item>
      <item>Terezija Roso, OIB 67172608343, Rakitska cest 127,10437 Rakitje</item>
    </izvorni_sadrzaj>
    <derivirana_varijabla naziv="DomainObject.Predmet.SudioniciListAdressOIB_1">
      <item>FINA Regionalni centar Zagreb, OIB 85821130368, Trg svibanjskih žrtava 1995. 1,10000 Zagreb</item>
      <item>GEO-TON d.o.o., OIB 81261819434, Rakitska cesta 127,10437 Rakitje</item>
      <item>Karla Lenard, OIB 93799505217, Rakitska cesta 127,10437 Rakitje</item>
      <item>Terezija Roso, OIB 67172608343, Rakitska cest 127,10437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81261819434</item>
      <item>, OIB 93799505217</item>
      <item>, OIB 67172608343</item>
    </izvorni_sadrzaj>
    <derivirana_varijabla naziv="DomainObject.Predmet.SudioniciListNazivOIB_1">
      <item>, OIB 85821130368</item>
      <item>, OIB 81261819434</item>
      <item>, OIB 93799505217</item>
      <item>, OIB 67172608343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1307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2018-07-13T07:22:00Z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