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2b8b" w14:paraId="c692b8b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370720">
        <w:t>7</w:t>
      </w:r>
      <w:r w:rsidR="00590A40">
        <w:t>25</w:t>
      </w:r>
      <w:r>
        <w:t>/</w:t>
      </w:r>
      <w:r w:rsidR="00E8650F">
        <w:t>1</w:t>
      </w:r>
      <w:r w:rsidR="00ED0A9B">
        <w:t>6</w:t>
      </w:r>
      <w:r>
        <w:t>-</w:t>
      </w:r>
      <w:r w:rsidR="00590A40">
        <w:t>8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9610B2" w:rsidP="004E475E" w:rsidR="009610B2">
      <w:pPr>
        <w:jc w:val="both"/>
      </w:pPr>
    </w:p>
    <w:p w:rsidRDefault="00611430" w:rsidP="00212370" w:rsidR="00212370">
      <w:pPr>
        <w:jc w:val="both"/>
      </w:pPr>
      <w:r>
        <w:tab/>
      </w:r>
      <w:r w:rsidR="00B939EF" w:rsidRPr="00611430">
        <w:t xml:space="preserve">Trgovački sud u Osijeku, po sucu mr. sc. Tihomiru Kovačeviću, kao stečajnom sucu, povodom prijedloga FINANCIJSKE AGENCIJE ZAGREB, Regionalni centar Osijek, L. Jagera 3, </w:t>
      </w:r>
      <w:r w:rsidR="00B939EF">
        <w:t xml:space="preserve">OIB 85821130368 </w:t>
      </w:r>
      <w:r w:rsidR="00B939EF" w:rsidRPr="00611430">
        <w:t xml:space="preserve">za otvaranje stečajnog postupka nad dužnikom </w:t>
      </w:r>
      <w:r w:rsidR="00590A40">
        <w:t>GIZMA j.d.o.o.</w:t>
      </w:r>
      <w:r w:rsidR="00B939EF">
        <w:t xml:space="preserve"> za </w:t>
      </w:r>
      <w:r w:rsidR="00590A40">
        <w:t>trgovinu i usluge</w:t>
      </w:r>
      <w:r w:rsidR="00B939EF">
        <w:t xml:space="preserve">, </w:t>
      </w:r>
      <w:r w:rsidR="00590A40">
        <w:t>Otok, Josipa Jurja Strossmayera 206/F</w:t>
      </w:r>
      <w:r w:rsidR="00B939EF">
        <w:t>, MBS 0301</w:t>
      </w:r>
      <w:r w:rsidR="00590A40">
        <w:t>24360</w:t>
      </w:r>
      <w:r w:rsidR="00B939EF" w:rsidRPr="00CB0390">
        <w:t xml:space="preserve">, OIB: </w:t>
      </w:r>
      <w:r w:rsidR="00590A40">
        <w:t>42774739417</w:t>
      </w:r>
      <w:r w:rsidR="0090669D" w:rsidRPr="0041082E">
        <w:t xml:space="preserve">, dana </w:t>
      </w:r>
      <w:r w:rsidR="000C6F5F">
        <w:t>1</w:t>
      </w:r>
      <w:r w:rsidR="00420229">
        <w:t>6</w:t>
      </w:r>
      <w:r w:rsidR="0090669D" w:rsidRPr="0041082E">
        <w:t xml:space="preserve">. </w:t>
      </w:r>
      <w:r w:rsidR="00B939EF">
        <w:t>veljače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906665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906665" w:rsidRPr="00906665">
        <w:t>GIZMA j.d.o.o. za trgovinu i usluge, Otok, Josipa Jurja Strossmayera 206/F, MBS 030124360, OIB: 42774739417</w:t>
      </w:r>
      <w:r>
        <w:t>.</w:t>
      </w:r>
    </w:p>
    <w:p w:rsidRDefault="00212370" w:rsidP="00212370" w:rsidR="00212370">
      <w:pPr>
        <w:jc w:val="both"/>
      </w:pPr>
    </w:p>
    <w:p w:rsidRDefault="00212370" w:rsidP="00DE72D6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906665">
        <w:t>Marijana Božić, Osijek, Sjenjak 50</w:t>
      </w:r>
      <w:r w:rsidR="00DE72D6" w:rsidRPr="00DE72D6">
        <w:t xml:space="preserve">, OIB </w:t>
      </w:r>
      <w:r w:rsidR="00906665">
        <w:t>73513875321</w:t>
      </w:r>
      <w:r>
        <w:t>, izabran</w:t>
      </w:r>
      <w:r w:rsidR="006C0507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4506C9">
        <w:t>2</w:t>
      </w:r>
      <w:r w:rsidR="005F26E1">
        <w:t>2</w:t>
      </w:r>
      <w:r>
        <w:t>.</w:t>
      </w:r>
      <w:r w:rsidR="00367CA0">
        <w:t>0</w:t>
      </w:r>
      <w:r w:rsidR="008A153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5F26E1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5F26E1" w:rsidRPr="005F26E1">
        <w:t>GIZMA j.d.o.o. za trgovinu i usluge, Otok, Josipa Jurja Strossmayera 206/F, MBS 030124360, OIB: 42774739417</w:t>
      </w:r>
    </w:p>
    <w:p w:rsidRDefault="009610B2" w:rsidP="00212370" w:rsidR="009610B2">
      <w:pPr>
        <w:jc w:val="both"/>
      </w:pPr>
    </w:p>
    <w:p w:rsidRDefault="005F26E1" w:rsidP="00212370" w:rsidR="00212370">
      <w:pPr>
        <w:ind w:firstLine="720" w:left="2160"/>
      </w:pPr>
      <w:r>
        <w:t>29</w:t>
      </w:r>
      <w:r w:rsidR="00212370">
        <w:t xml:space="preserve">. </w:t>
      </w:r>
      <w:r>
        <w:t>ožujk</w:t>
      </w:r>
      <w:r w:rsidR="008A153E">
        <w:t>a</w:t>
      </w:r>
      <w:r w:rsidR="00212370">
        <w:t xml:space="preserve"> 201</w:t>
      </w:r>
      <w:r w:rsidR="00C05FE6">
        <w:t>8</w:t>
      </w:r>
      <w:r w:rsidR="00212370">
        <w:t xml:space="preserve">. u </w:t>
      </w:r>
      <w:r w:rsidR="00DE72D6">
        <w:t>10</w:t>
      </w:r>
      <w:r w:rsidR="00212370">
        <w:t>,</w:t>
      </w:r>
      <w:r>
        <w:t>3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EB2233" w:rsidP="00B939EF" w:rsidR="00EB2233">
      <w:pPr>
        <w:ind w:firstLine="720"/>
        <w:jc w:val="both"/>
      </w:pPr>
    </w:p>
    <w:p w:rsidRDefault="009610B2" w:rsidP="00B939EF" w:rsidR="009610B2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 xml:space="preserve">Dana </w:t>
      </w:r>
      <w:r w:rsidR="005F26E1">
        <w:t>20</w:t>
      </w:r>
      <w:r>
        <w:t>.</w:t>
      </w:r>
      <w:r w:rsidR="00FA539E">
        <w:t>05</w:t>
      </w:r>
      <w:r>
        <w:t>.201</w:t>
      </w:r>
      <w:r w:rsidR="00FA539E">
        <w:t>6</w:t>
      </w:r>
      <w:r>
        <w:t xml:space="preserve">. zaprimljen je na ovome sudu </w:t>
      </w:r>
      <w:r w:rsidR="00934A87">
        <w:t>prijedlog</w:t>
      </w:r>
      <w:r>
        <w:t xml:space="preserve"> FINE Regionalni centar Osijek, Podružnica Osijek, klasa: 110-07/1</w:t>
      </w:r>
      <w:r w:rsidR="00934A87">
        <w:t>6</w:t>
      </w:r>
      <w:r>
        <w:t>-01/04 Ur. broj 04-06-1</w:t>
      </w:r>
      <w:r w:rsidR="00934A87">
        <w:t>6</w:t>
      </w:r>
      <w:r>
        <w:t>-</w:t>
      </w:r>
      <w:r w:rsidR="00956542">
        <w:t>9</w:t>
      </w:r>
      <w:r w:rsidR="005F26E1">
        <w:t>1</w:t>
      </w:r>
      <w:r w:rsidR="00504521">
        <w:t>3</w:t>
      </w:r>
      <w:r w:rsidR="005F26E1">
        <w:t>1</w:t>
      </w:r>
      <w:r>
        <w:t xml:space="preserve"> od </w:t>
      </w:r>
      <w:r w:rsidR="005F26E1">
        <w:t>19</w:t>
      </w:r>
      <w:r>
        <w:t>.</w:t>
      </w:r>
      <w:r w:rsidR="00E32332">
        <w:t>05</w:t>
      </w:r>
      <w:r>
        <w:t>.201</w:t>
      </w:r>
      <w:r w:rsidR="00E32332">
        <w:t>6</w:t>
      </w:r>
      <w:r>
        <w:t xml:space="preserve">. godine, za otvaranje stečajnog postupka nad dužnikom </w:t>
      </w:r>
      <w:r w:rsidR="005F26E1" w:rsidRPr="005F26E1">
        <w:t>GIZMA j.d.o.o. za trgovinu i usluge, Otok, Josipa Jurja Strossmayera 206/F, MBS 030124360, OIB: 42774739417</w:t>
      </w:r>
      <w:r>
        <w:t xml:space="preserve">, temeljem odredbe čl. </w:t>
      </w:r>
      <w:r w:rsidR="006E20C4">
        <w:t>444</w:t>
      </w:r>
      <w:r>
        <w:t xml:space="preserve">. st. </w:t>
      </w:r>
      <w:r w:rsidR="006E20C4">
        <w:t>2</w:t>
      </w:r>
      <w:r>
        <w:t>. Stečajnog zakona (NN 71/15, dalje: SZ).</w:t>
      </w:r>
    </w:p>
    <w:p w:rsidRDefault="00B939EF" w:rsidP="00B939EF" w:rsidR="00B939EF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 xml:space="preserve">U prijedlogu je navela da na dan </w:t>
      </w:r>
      <w:r w:rsidR="006E20C4">
        <w:t>1</w:t>
      </w:r>
      <w:r>
        <w:t>.</w:t>
      </w:r>
      <w:r w:rsidR="00DB7E64">
        <w:t>0</w:t>
      </w:r>
      <w:r w:rsidR="006E20C4">
        <w:t>9</w:t>
      </w:r>
      <w:r>
        <w:t>.201</w:t>
      </w:r>
      <w:r w:rsidR="00504521">
        <w:t>6</w:t>
      </w:r>
      <w:r>
        <w:t xml:space="preserve">. dužnik u Očevidniku redoslijeda osnova za plaćanje ima evidentirane neizvršene osnove za plaćanje u neprekinutom razdoblju od </w:t>
      </w:r>
      <w:r w:rsidR="006E20C4">
        <w:t>761</w:t>
      </w:r>
      <w:r>
        <w:t xml:space="preserve"> dana, u ukupnom iznosu od </w:t>
      </w:r>
      <w:r w:rsidR="006E20C4">
        <w:t>44.088,57</w:t>
      </w:r>
      <w:r>
        <w:t xml:space="preserve"> kn, u koji iznos je uračunata kamata i naknada FINE za provedbe ovrhe na novčanim sredstvima dužnika. Navodi da dužnik ima </w:t>
      </w:r>
      <w:r w:rsidR="006E20C4">
        <w:t>dva</w:t>
      </w:r>
      <w:r>
        <w:t xml:space="preserve"> zaposlen</w:t>
      </w:r>
      <w:r w:rsidR="006E20C4">
        <w:t>a</w:t>
      </w:r>
      <w:r>
        <w:t xml:space="preserve"> radnika. </w:t>
      </w:r>
    </w:p>
    <w:p w:rsidRDefault="00B939EF" w:rsidP="00B939EF" w:rsidR="00B939EF">
      <w:pPr>
        <w:ind w:firstLine="720"/>
        <w:jc w:val="both"/>
      </w:pPr>
    </w:p>
    <w:p w:rsidRDefault="00045ACA" w:rsidP="00045ACA" w:rsidR="00045ACA">
      <w:pPr>
        <w:jc w:val="both"/>
      </w:pPr>
      <w:r>
        <w:tab/>
      </w:r>
      <w:r w:rsidR="00B939EF">
        <w:t xml:space="preserve">Dostavlja popis računa i oročenih novčanih sredstava dužnika na dan </w:t>
      </w:r>
      <w:r w:rsidR="006E20C4">
        <w:t>19</w:t>
      </w:r>
      <w:r w:rsidR="00B939EF" w:rsidRPr="00AF752F">
        <w:t>.</w:t>
      </w:r>
      <w:r w:rsidR="00DB7E64">
        <w:t>0</w:t>
      </w:r>
      <w:r w:rsidR="006E20C4">
        <w:t>6</w:t>
      </w:r>
      <w:r w:rsidR="00B939EF">
        <w:t>.201</w:t>
      </w:r>
      <w:r w:rsidR="00DB7E64">
        <w:t>6</w:t>
      </w:r>
      <w:r w:rsidR="00FB0660">
        <w:t>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666404" w:rsidP="00666404" w:rsidR="00666404">
      <w:pPr>
        <w:jc w:val="both"/>
      </w:pPr>
      <w:r>
        <w:lastRenderedPageBreak/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407558">
        <w:t>444</w:t>
      </w:r>
      <w:r>
        <w:t xml:space="preserve">. </w:t>
      </w:r>
      <w:r w:rsidR="00D67644">
        <w:t xml:space="preserve">st. </w:t>
      </w:r>
      <w:r w:rsidR="00407558">
        <w:t>2</w:t>
      </w:r>
      <w:r>
        <w:t>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9610B2" w:rsidP="00212370" w:rsidR="009610B2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AA6F2E">
        <w:t>16</w:t>
      </w:r>
      <w:r w:rsidR="00D67644" w:rsidRPr="00D67644">
        <w:t xml:space="preserve">. veljače </w:t>
      </w:r>
      <w:r w:rsidR="003A65E4" w:rsidRPr="003A65E4">
        <w:t>2018</w:t>
      </w:r>
      <w:r>
        <w:t>.</w:t>
      </w:r>
    </w:p>
    <w:p w:rsidRDefault="009610B2" w:rsidP="00212370" w:rsidR="009610B2">
      <w:pPr>
        <w:jc w:val="center"/>
      </w:pPr>
    </w:p>
    <w:p w:rsidRDefault="009610B2" w:rsidP="00212370" w:rsidR="009610B2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9610B2" w:rsidP="00212370" w:rsidR="00212370">
      <w:pPr>
        <w:jc w:val="both"/>
      </w:pPr>
      <w:r>
        <w:t xml:space="preserve">  </w:t>
      </w:r>
    </w:p>
    <w:p w:rsidRDefault="009610B2" w:rsidP="00212370" w:rsidR="009610B2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  <w:r w:rsidR="00AA6F2E">
        <w:t xml:space="preserve"> s lista 1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D67644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407558">
        <w:t>Zvonko Ukić, Otok, Andrije Hebranga 69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EB2233">
        <w:t>i</w:t>
      </w:r>
      <w:r>
        <w:t xml:space="preserve"> stečajn</w:t>
      </w:r>
      <w:r w:rsidR="00EB2233">
        <w:t>i</w:t>
      </w:r>
      <w:r>
        <w:t xml:space="preserve"> upravitelj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407558">
        <w:t>29</w:t>
      </w:r>
      <w:r>
        <w:t>/</w:t>
      </w:r>
      <w:r w:rsidR="00407558">
        <w:t>3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13804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590A40" w:rsidRPr="00590A40">
      <w:t>1725/16-8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45ACA"/>
    <w:rsid w:val="00052EA6"/>
    <w:rsid w:val="0005765B"/>
    <w:rsid w:val="00061E21"/>
    <w:rsid w:val="00072999"/>
    <w:rsid w:val="000817DB"/>
    <w:rsid w:val="00084DCC"/>
    <w:rsid w:val="000A115A"/>
    <w:rsid w:val="000A5797"/>
    <w:rsid w:val="000B151E"/>
    <w:rsid w:val="000B1DB2"/>
    <w:rsid w:val="000C071C"/>
    <w:rsid w:val="000C1636"/>
    <w:rsid w:val="000C6F5F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1ACD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06568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072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07558"/>
    <w:rsid w:val="0041002D"/>
    <w:rsid w:val="0041112D"/>
    <w:rsid w:val="00413804"/>
    <w:rsid w:val="00420229"/>
    <w:rsid w:val="0043315F"/>
    <w:rsid w:val="00440509"/>
    <w:rsid w:val="00443D03"/>
    <w:rsid w:val="004506C9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4F28B2"/>
    <w:rsid w:val="00504521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90A40"/>
    <w:rsid w:val="005A0866"/>
    <w:rsid w:val="005A74CE"/>
    <w:rsid w:val="005B28D3"/>
    <w:rsid w:val="005B525F"/>
    <w:rsid w:val="005C162A"/>
    <w:rsid w:val="005E25E0"/>
    <w:rsid w:val="005F26E1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66404"/>
    <w:rsid w:val="0068076F"/>
    <w:rsid w:val="00681E91"/>
    <w:rsid w:val="00682A95"/>
    <w:rsid w:val="00682E92"/>
    <w:rsid w:val="00683E8D"/>
    <w:rsid w:val="00686E8C"/>
    <w:rsid w:val="006A77B2"/>
    <w:rsid w:val="006B27C0"/>
    <w:rsid w:val="006B3A90"/>
    <w:rsid w:val="006B4F26"/>
    <w:rsid w:val="006B737C"/>
    <w:rsid w:val="006B7688"/>
    <w:rsid w:val="006C01D5"/>
    <w:rsid w:val="006C0507"/>
    <w:rsid w:val="006D7788"/>
    <w:rsid w:val="006E1762"/>
    <w:rsid w:val="006E20C4"/>
    <w:rsid w:val="006E7075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153E"/>
    <w:rsid w:val="008A2E0F"/>
    <w:rsid w:val="008B7B03"/>
    <w:rsid w:val="008C4203"/>
    <w:rsid w:val="008E028B"/>
    <w:rsid w:val="00904DB3"/>
    <w:rsid w:val="00906665"/>
    <w:rsid w:val="0090669D"/>
    <w:rsid w:val="00907C67"/>
    <w:rsid w:val="00913729"/>
    <w:rsid w:val="009142F2"/>
    <w:rsid w:val="00915CE2"/>
    <w:rsid w:val="00925019"/>
    <w:rsid w:val="00925A27"/>
    <w:rsid w:val="00930989"/>
    <w:rsid w:val="00933AB9"/>
    <w:rsid w:val="00934A87"/>
    <w:rsid w:val="00934FA1"/>
    <w:rsid w:val="009365DD"/>
    <w:rsid w:val="009373AB"/>
    <w:rsid w:val="009504AE"/>
    <w:rsid w:val="00955680"/>
    <w:rsid w:val="00955EAC"/>
    <w:rsid w:val="00956542"/>
    <w:rsid w:val="009607EC"/>
    <w:rsid w:val="009610B2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A6F2E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39EF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C2199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2F8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67644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B7E64"/>
    <w:rsid w:val="00DC032E"/>
    <w:rsid w:val="00DD25A3"/>
    <w:rsid w:val="00DD4BA9"/>
    <w:rsid w:val="00DE72D6"/>
    <w:rsid w:val="00DF5840"/>
    <w:rsid w:val="00E05F2C"/>
    <w:rsid w:val="00E1042B"/>
    <w:rsid w:val="00E137A6"/>
    <w:rsid w:val="00E14899"/>
    <w:rsid w:val="00E1609C"/>
    <w:rsid w:val="00E27673"/>
    <w:rsid w:val="00E32332"/>
    <w:rsid w:val="00E36B26"/>
    <w:rsid w:val="00E42141"/>
    <w:rsid w:val="00E45DFD"/>
    <w:rsid w:val="00E517AD"/>
    <w:rsid w:val="00E51EF4"/>
    <w:rsid w:val="00E63C21"/>
    <w:rsid w:val="00E73FC0"/>
    <w:rsid w:val="00E75000"/>
    <w:rsid w:val="00E80FD3"/>
    <w:rsid w:val="00E827B7"/>
    <w:rsid w:val="00E82BC0"/>
    <w:rsid w:val="00E8650F"/>
    <w:rsid w:val="00E905B8"/>
    <w:rsid w:val="00E920FD"/>
    <w:rsid w:val="00EA5FD8"/>
    <w:rsid w:val="00EA7C38"/>
    <w:rsid w:val="00EB2233"/>
    <w:rsid w:val="00EB2CC7"/>
    <w:rsid w:val="00EB4B93"/>
    <w:rsid w:val="00EC0850"/>
    <w:rsid w:val="00EC3529"/>
    <w:rsid w:val="00EC4508"/>
    <w:rsid w:val="00ED0A9B"/>
    <w:rsid w:val="00ED0B78"/>
    <w:rsid w:val="00ED1EBE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39E"/>
    <w:rsid w:val="00FA55BC"/>
    <w:rsid w:val="00FB0660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3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8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8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8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8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3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8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8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8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8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1725</izvorni_sadrzaj>
    <derivirana_varijabla naziv="DomainObject.Predmet.Broj_1">1725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St-1725/2016</izvorni_sadrzaj>
    <derivirana_varijabla naziv="DomainObject.Predmet.OznakaBroj_1">St-1725/2016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Stpn-8/2016</izvorni_sadrzaj>
    <derivirana_varijabla naziv="DomainObject.Predmet.PrimjedbaSuca_1">Postoji Stpn-8/2016</derivirana_varijabla>
  </DomainObject.Predmet.PrimjedbaSuca>
  <DomainObject.Predmet.ProtustrankaFormated>
    <izvorni_sadrzaj>  GIZMA j.d.o.o. za trgovinu i usluge</izvorni_sadrzaj>
    <derivirana_varijabla naziv="DomainObject.Predmet.ProtustrankaFormated_1">  GIZMA j.d.o.o. za trgovinu i usluge</derivirana_varijabla>
  </DomainObject.Predmet.ProtustrankaFormated>
  <DomainObject.Predmet.ProtustrankaFormatedOIB>
    <izvorni_sadrzaj>  GIZMA j.d.o.o. za trgovinu i usluge, OIB 42774739417</izvorni_sadrzaj>
    <derivirana_varijabla naziv="DomainObject.Predmet.ProtustrankaFormatedOIB_1">  GIZMA j.d.o.o. za trgovinu i usluge, OIB 42774739417</derivirana_varijabla>
  </DomainObject.Predmet.ProtustrankaFormatedOIB>
  <DomainObject.Predmet.ProtustrankaFormatedWithAdress>
    <izvorni_sadrzaj> GIZMA j.d.o.o. za trgovinu i usluge, Josipa Jurja Strossmayera 206F, 32252 Otok</izvorni_sadrzaj>
    <derivirana_varijabla naziv="DomainObject.Predmet.ProtustrankaFormatedWithAdress_1"> GIZMA j.d.o.o. za trgovinu i usluge, Josipa Jurja Strossmayera 206F, 32252 Otok</derivirana_varijabla>
  </DomainObject.Predmet.ProtustrankaFormatedWithAdress>
  <DomainObject.Predmet.ProtustrankaFormatedWithAdressOIB>
    <izvorni_sadrzaj> GIZMA j.d.o.o. za trgovinu i usluge, OIB 42774739417, Josipa Jurja Strossmayera 206F, 32252 Otok</izvorni_sadrzaj>
    <derivirana_varijabla naziv="DomainObject.Predmet.ProtustrankaFormatedWithAdressOIB_1"> GIZMA j.d.o.o. za trgovinu i usluge, OIB 42774739417, Josipa Jurja Strossmayera 206F, 32252 Otok</derivirana_varijabla>
  </DomainObject.Predmet.ProtustrankaFormatedWithAdressOIB>
  <DomainObject.Predmet.ProtustrankaWithAdress>
    <izvorni_sadrzaj>GIZMA j.d.o.o. za trgovinu i usluge Josipa Jurja Strossmayera 206F, 32252 Otok</izvorni_sadrzaj>
    <derivirana_varijabla naziv="DomainObject.Predmet.ProtustrankaWithAdress_1">GIZMA j.d.o.o. za trgovinu i usluge Josipa Jurja Strossmayera 206F, 32252 Otok</derivirana_varijabla>
  </DomainObject.Predmet.ProtustrankaWithAdress>
  <DomainObject.Predmet.ProtustrankaWithAdressOIB>
    <izvorni_sadrzaj>GIZMA j.d.o.o. za trgovinu i usluge, OIB 42774739417, Josipa Jurja Strossmayera 206F, 32252 Otok</izvorni_sadrzaj>
    <derivirana_varijabla naziv="DomainObject.Predmet.ProtustrankaWithAdressOIB_1">GIZMA j.d.o.o. za trgovinu i usluge, OIB 42774739417, Josipa Jurja Strossmayera 206F, 32252 Otok</derivirana_varijabla>
  </DomainObject.Predmet.ProtustrankaWithAdressOIB>
  <DomainObject.Predmet.ProtustrankaNazivFormated>
    <izvorni_sadrzaj>GIZMA j.d.o.o. za trgovinu i usluge</izvorni_sadrzaj>
    <derivirana_varijabla naziv="DomainObject.Predmet.ProtustrankaNazivFormated_1">GIZMA j.d.o.o. za trgovinu i usluge</derivirana_varijabla>
  </DomainObject.Predmet.ProtustrankaNazivFormated>
  <DomainObject.Predmet.ProtustrankaNazivFormatedOIB>
    <izvorni_sadrzaj>GIZMA j.d.o.o. za trgovinu i usluge, OIB 42774739417</izvorni_sadrzaj>
    <derivirana_varijabla naziv="DomainObject.Predmet.ProtustrankaNazivFormatedOIB_1">GIZMA j.d.o.o. za trgovinu i usluge, OIB 42774739417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GIZMA j.d.o.o. za trgovinu i usluge</item>
    </izvorni_sadrzaj>
    <derivirana_varijabla naziv="DomainObject.Predmet.ProtuStrankaListFormated_1">
      <item>GIZMA j.d.o.o. za trgovinu i usluge</item>
    </derivirana_varijabla>
  </DomainObject.Predmet.ProtuStrankaListFormated>
  <DomainObject.Predmet.ProtuStrankaListFormatedOIB>
    <izvorni_sadrzaj>
      <item>GIZMA j.d.o.o. za trgovinu i usluge, OIB 42774739417</item>
    </izvorni_sadrzaj>
    <derivirana_varijabla naziv="DomainObject.Predmet.ProtuStrankaListFormatedOIB_1">
      <item>GIZMA j.d.o.o. za trgovinu i usluge, OIB 42774739417</item>
    </derivirana_varijabla>
  </DomainObject.Predmet.ProtuStrankaListFormatedOIB>
  <DomainObject.Predmet.ProtuStrankaListFormatedWithAdress>
    <izvorni_sadrzaj>
      <item>GIZMA j.d.o.o. za trgovinu i usluge, Josipa Jurja Strossmayera 206F, 32252 Otok</item>
    </izvorni_sadrzaj>
    <derivirana_varijabla naziv="DomainObject.Predmet.ProtuStrankaListFormatedWithAdress_1">
      <item>GIZMA j.d.o.o. za trgovinu i usluge, Josipa Jurja Strossmayera 206F, 32252 Otok</item>
    </derivirana_varijabla>
  </DomainObject.Predmet.ProtuStrankaListFormatedWithAdress>
  <DomainObject.Predmet.ProtuStrankaListFormatedWithAdressOIB>
    <izvorni_sadrzaj>
      <item>GIZMA j.d.o.o. za trgovinu i usluge, OIB 42774739417, Josipa Jurja Strossmayera 206F, 32252 Otok</item>
    </izvorni_sadrzaj>
    <derivirana_varijabla naziv="DomainObject.Predmet.ProtuStrankaListFormatedWithAdressOIB_1">
      <item>GIZMA j.d.o.o. za trgovinu i usluge, OIB 42774739417, Josipa Jurja Strossmayera 206F, 32252 Otok</item>
    </derivirana_varijabla>
  </DomainObject.Predmet.ProtuStrankaListFormatedWithAdressOIB>
  <DomainObject.Predmet.ProtuStrankaListNazivFormated>
    <izvorni_sadrzaj>
      <item>GIZMA j.d.o.o. za trgovinu i usluge</item>
    </izvorni_sadrzaj>
    <derivirana_varijabla naziv="DomainObject.Predmet.ProtuStrankaListNazivFormated_1">
      <item>GIZMA j.d.o.o. za trgovinu i usluge</item>
    </derivirana_varijabla>
  </DomainObject.Predmet.ProtuStrankaListNazivFormated>
  <DomainObject.Predmet.ProtuStrankaListNazivFormatedOIB>
    <izvorni_sadrzaj>
      <item>GIZMA j.d.o.o. za trgovinu i usluge, OIB 42774739417</item>
    </izvorni_sadrzaj>
    <derivirana_varijabla naziv="DomainObject.Predmet.ProtuStrankaListNazivFormatedOIB_1">
      <item>GIZMA j.d.o.o. za trgovinu i usluge, OIB 42774739417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GIZMA j.d.o.o. za trgovinu i usluge</izvorni_sadrzaj>
    <derivirana_varijabla naziv="DomainObject.Predmet.ProtustrankaIDrugi_1">GIZMA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GIZMA j.d.o.o. za trgovinu i usluge, OIB 42774739417, Josipa Jurja Strossmayera 206F, 32252 Otok</izvorni_sadrzaj>
    <derivirana_varijabla naziv="DomainObject.Predmet.ProtustrankaIDrugiAdressOIB_1">GIZMA j.d.o.o. za trgovinu i usluge, OIB 42774739417, Josipa Jurja Strossmayera 206F,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GIZMA j.d.o.o. za trgovinu i usluge</item>
    </izvorni_sadrzaj>
    <derivirana_varijabla naziv="DomainObject.Predmet.SudioniciListNaziv_1">
      <item>FINA RC OSIJEK</item>
      <item>GIZMA j.d.o.o. za trgovinu i usluge</item>
    </derivirana_varijabla>
  </DomainObject.Predmet.SudioniciListNaziv>
  <DomainObject.Predmet.SudioniciListAdressOIB>
    <izvorni_sadrzaj>
      <item>FINA RC OSIJEK, OIB 85821130368</item>
      <item>GIZMA j.d.o.o. za trgovinu i usluge, OIB 42774739417, Josipa Jurja Strossmayera 206F,32252 Otok</item>
    </izvorni_sadrzaj>
    <derivirana_varijabla naziv="DomainObject.Predmet.SudioniciListAdressOIB_1">
      <item>FINA RC OSIJEK, OIB 85821130368</item>
      <item>GIZMA j.d.o.o. za trgovinu i usluge, OIB 42774739417, Josipa Jurja Strossmayera 206F,32252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42774739417</item>
    </izvorni_sadrzaj>
    <derivirana_varijabla naziv="DomainObject.Predmet.SudioniciListNazivOIB_1">
      <item>, OIB 85821130368</item>
      <item>, OIB 42774739417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046BBE-4EE4-41D9-9F33-53D4AFC46E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674</properties:Words>
  <properties:Characters>3832</properties:Characters>
  <properties:Lines>115</properties:Lines>
  <properties:Paragraphs>37</properties:Paragraphs>
  <properties:TotalTime>347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2018-02-16T08:27:00Z</cp:lastPrinted>
  <dcterms:modified xmlns:xsi="http://www.w3.org/2001/XMLSchema-instance" xsi:type="dcterms:W3CDTF">2018-02-16T10:19:00Z</dcterms:modified>
  <cp:revision>64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