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0f0b" w14:paraId="02b0f0b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7B38AA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E26E23" w:rsidRPr="00E26E23">
        <w:rPr>
          <w:sz w:val="24"/>
          <w:szCs w:val="24"/>
        </w:rPr>
        <w:t xml:space="preserve">IRSART društvo s ograničenom odgovornošću za marketing, ekonomsku propagandu i trgovinu Rijeka, </w:t>
      </w:r>
      <w:proofErr w:type="spellStart"/>
      <w:r w:rsidR="00E26E23" w:rsidRPr="00E26E23">
        <w:rPr>
          <w:sz w:val="24"/>
          <w:szCs w:val="24"/>
        </w:rPr>
        <w:t>Rešetari</w:t>
      </w:r>
      <w:proofErr w:type="spellEnd"/>
      <w:r w:rsidR="00E26E23" w:rsidRPr="00E26E23">
        <w:rPr>
          <w:sz w:val="24"/>
          <w:szCs w:val="24"/>
        </w:rPr>
        <w:t xml:space="preserve"> 56 ( MBS  040044617 – OIB 91349433984 )</w:t>
      </w:r>
      <w:r w:rsidRPr="002A1EF4">
        <w:rPr>
          <w:sz w:val="24"/>
          <w:szCs w:val="24"/>
        </w:rPr>
        <w:t xml:space="preserve"> dana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19397F" w:rsidRPr="00105F5A">
        <w:rPr>
          <w:sz w:val="24"/>
          <w:szCs w:val="24"/>
        </w:rPr>
        <w:t xml:space="preserve">Snježana </w:t>
      </w:r>
      <w:proofErr w:type="spellStart"/>
      <w:r w:rsidR="0019397F" w:rsidRPr="00105F5A">
        <w:rPr>
          <w:sz w:val="24"/>
          <w:szCs w:val="24"/>
        </w:rPr>
        <w:t>Sudarević</w:t>
      </w:r>
      <w:proofErr w:type="spellEnd"/>
      <w:r w:rsidR="0019397F" w:rsidRPr="00105F5A">
        <w:rPr>
          <w:sz w:val="24"/>
          <w:szCs w:val="24"/>
        </w:rPr>
        <w:t xml:space="preserve"> ( OIB 83030278680 ),  Kardinala Alojzija Stepinca 35, Osijek</w:t>
      </w:r>
      <w:r w:rsidR="007E46E3">
        <w:rPr>
          <w:sz w:val="24"/>
          <w:szCs w:val="24"/>
        </w:rPr>
        <w:t>.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7B38AA" w:rsidP="003D46F6" w:rsidR="007B38AA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102421">
        <w:rPr>
          <w:sz w:val="24"/>
          <w:szCs w:val="24"/>
        </w:rPr>
        <w:t>9</w:t>
      </w:r>
      <w:r w:rsidR="00E26E23">
        <w:rPr>
          <w:sz w:val="24"/>
          <w:szCs w:val="24"/>
        </w:rPr>
        <w:t>65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E26E23">
        <w:rPr>
          <w:sz w:val="24"/>
          <w:szCs w:val="24"/>
        </w:rPr>
        <w:t>13</w:t>
      </w:r>
      <w:r w:rsidR="00105F5A">
        <w:rPr>
          <w:sz w:val="24"/>
          <w:szCs w:val="24"/>
        </w:rPr>
        <w:t xml:space="preserve">. prosinca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E26E23" w:rsidRPr="00E26E23">
        <w:rPr>
          <w:sz w:val="24"/>
          <w:szCs w:val="24"/>
        </w:rPr>
        <w:t xml:space="preserve">IRSART društvo s ograničenom odgovornošću za marketing, ekonomsku propagandu i trgovinu Rijeka, </w:t>
      </w:r>
      <w:proofErr w:type="spellStart"/>
      <w:r w:rsidR="00E26E23" w:rsidRPr="00E26E23">
        <w:rPr>
          <w:sz w:val="24"/>
          <w:szCs w:val="24"/>
        </w:rPr>
        <w:t>Rešetari</w:t>
      </w:r>
      <w:proofErr w:type="spellEnd"/>
      <w:r w:rsidR="00E26E23" w:rsidRPr="00E26E23">
        <w:rPr>
          <w:sz w:val="24"/>
          <w:szCs w:val="24"/>
        </w:rPr>
        <w:t xml:space="preserve"> 56 ( MBS  040044617 – OIB 91349433984 )</w:t>
      </w:r>
      <w:r w:rsidR="00062497" w:rsidRPr="002D65CD">
        <w:rPr>
          <w:sz w:val="24"/>
          <w:szCs w:val="24"/>
        </w:rPr>
        <w:t>.</w:t>
      </w:r>
      <w:r w:rsidR="00102421">
        <w:rPr>
          <w:sz w:val="24"/>
          <w:szCs w:val="24"/>
        </w:rPr>
        <w:t xml:space="preserve">  </w:t>
      </w:r>
      <w:r w:rsidR="00102421" w:rsidRPr="00102421">
        <w:rPr>
          <w:sz w:val="24"/>
          <w:szCs w:val="24"/>
        </w:rPr>
        <w:t xml:space="preserve">Istim rješenjem privremenim stečajnim upraviteljem imenovana je </w:t>
      </w:r>
      <w:r w:rsidR="00105F5A" w:rsidRPr="00105F5A">
        <w:rPr>
          <w:sz w:val="24"/>
          <w:szCs w:val="24"/>
        </w:rPr>
        <w:t xml:space="preserve">Snježana </w:t>
      </w:r>
      <w:proofErr w:type="spellStart"/>
      <w:r w:rsidR="00105F5A" w:rsidRPr="00105F5A">
        <w:rPr>
          <w:sz w:val="24"/>
          <w:szCs w:val="24"/>
        </w:rPr>
        <w:t>Sudarević</w:t>
      </w:r>
      <w:proofErr w:type="spellEnd"/>
      <w:r w:rsidR="00105F5A" w:rsidRPr="00105F5A">
        <w:rPr>
          <w:sz w:val="24"/>
          <w:szCs w:val="24"/>
        </w:rPr>
        <w:t xml:space="preserve"> ( OIB 83030278680 ),  Kardinala Alojzija Stepinca 35, Osijek</w:t>
      </w:r>
      <w:r w:rsidR="00102421" w:rsidRPr="00102421">
        <w:rPr>
          <w:sz w:val="24"/>
          <w:szCs w:val="24"/>
        </w:rPr>
        <w:t>.</w:t>
      </w:r>
    </w:p>
    <w:p w:rsidRDefault="00102421" w:rsidP="00066C13" w:rsidR="00403EF1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Tijekom daljnjeg postupka  </w:t>
      </w:r>
      <w:r w:rsidR="00105F5A" w:rsidRPr="00105F5A">
        <w:rPr>
          <w:sz w:val="24"/>
          <w:szCs w:val="24"/>
        </w:rPr>
        <w:t xml:space="preserve">Snježana </w:t>
      </w:r>
      <w:proofErr w:type="spellStart"/>
      <w:r w:rsidR="00105F5A" w:rsidRPr="00105F5A">
        <w:rPr>
          <w:sz w:val="24"/>
          <w:szCs w:val="24"/>
        </w:rPr>
        <w:t>Sudarević</w:t>
      </w:r>
      <w:proofErr w:type="spellEnd"/>
      <w:r w:rsidR="00105F5A" w:rsidRPr="00105F5A">
        <w:rPr>
          <w:sz w:val="24"/>
          <w:szCs w:val="24"/>
        </w:rPr>
        <w:t xml:space="preserve"> </w:t>
      </w:r>
      <w:r w:rsidR="007E46E3" w:rsidRPr="002D65CD">
        <w:rPr>
          <w:sz w:val="24"/>
          <w:szCs w:val="24"/>
        </w:rPr>
        <w:t>podni</w:t>
      </w:r>
      <w:r>
        <w:rPr>
          <w:sz w:val="24"/>
          <w:szCs w:val="24"/>
        </w:rPr>
        <w:t>jela je z</w:t>
      </w:r>
      <w:r w:rsidR="007E46E3" w:rsidRPr="002D65CD">
        <w:rPr>
          <w:sz w:val="24"/>
          <w:szCs w:val="24"/>
        </w:rPr>
        <w:t>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</w:t>
      </w:r>
      <w:r w:rsidR="00102421">
        <w:rPr>
          <w:sz w:val="24"/>
          <w:szCs w:val="24"/>
        </w:rPr>
        <w:t xml:space="preserve">u vezi s člankom 119. stavak 6. SZ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61423E" w:rsidP="0061423E" w:rsidR="006142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bookmarkStart w:name="_GoBack" w:id="0"/>
      <w:bookmarkEnd w:id="0"/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p w:rsidRDefault="009C295C" w:rsidR="009C295C" w:rsidRPr="003D46F6">
      <w:pPr>
        <w:rPr>
          <w:b/>
        </w:rPr>
      </w:pPr>
    </w:p>
    <w:sectPr w:rsidSect="004624D4" w:rsidR="009C295C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CE2" w:rsidP="002A1EF4" w:rsidR="00037CE2">
      <w:pPr>
        <w:spacing w:lineRule="auto" w:line="240" w:after="0"/>
      </w:pPr>
      <w:r>
        <w:separator/>
      </w:r>
    </w:p>
  </w:endnote>
  <w:endnote w:id="0" w:type="continuationSeparator">
    <w:p w:rsidRDefault="00037CE2" w:rsidP="002A1EF4" w:rsidR="00037C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CE2" w:rsidP="002A1EF4" w:rsidR="00037CE2">
      <w:pPr>
        <w:spacing w:lineRule="auto" w:line="240" w:after="0"/>
      </w:pPr>
      <w:r>
        <w:separator/>
      </w:r>
    </w:p>
  </w:footnote>
  <w:footnote w:id="0" w:type="continuationSeparator">
    <w:p w:rsidRDefault="00037CE2" w:rsidP="002A1EF4" w:rsidR="00037C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02421">
      <w:rPr>
        <w:sz w:val="24"/>
        <w:szCs w:val="24"/>
      </w:rPr>
      <w:t>9</w:t>
    </w:r>
    <w:r w:rsidR="00E26E23">
      <w:rPr>
        <w:sz w:val="24"/>
        <w:szCs w:val="24"/>
      </w:rPr>
      <w:t>65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E26E23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20080"/>
    <w:rsid w:val="00037CE2"/>
    <w:rsid w:val="00062497"/>
    <w:rsid w:val="00066C13"/>
    <w:rsid w:val="000727EC"/>
    <w:rsid w:val="00087945"/>
    <w:rsid w:val="00090076"/>
    <w:rsid w:val="000A5CAD"/>
    <w:rsid w:val="000A6268"/>
    <w:rsid w:val="000E1EC6"/>
    <w:rsid w:val="00102421"/>
    <w:rsid w:val="00105F5A"/>
    <w:rsid w:val="00112D69"/>
    <w:rsid w:val="00124110"/>
    <w:rsid w:val="00141409"/>
    <w:rsid w:val="0019397F"/>
    <w:rsid w:val="001B592F"/>
    <w:rsid w:val="001E2A92"/>
    <w:rsid w:val="001E4727"/>
    <w:rsid w:val="002173EF"/>
    <w:rsid w:val="002A1EF4"/>
    <w:rsid w:val="002D65CD"/>
    <w:rsid w:val="00324182"/>
    <w:rsid w:val="003B5246"/>
    <w:rsid w:val="003B61F9"/>
    <w:rsid w:val="003C0585"/>
    <w:rsid w:val="003D46F6"/>
    <w:rsid w:val="003D495C"/>
    <w:rsid w:val="00403EF1"/>
    <w:rsid w:val="004624D4"/>
    <w:rsid w:val="004B6DF4"/>
    <w:rsid w:val="004D11B9"/>
    <w:rsid w:val="00525FD1"/>
    <w:rsid w:val="0053279D"/>
    <w:rsid w:val="005878C9"/>
    <w:rsid w:val="005C683A"/>
    <w:rsid w:val="0061423E"/>
    <w:rsid w:val="00692208"/>
    <w:rsid w:val="006D3862"/>
    <w:rsid w:val="00717F17"/>
    <w:rsid w:val="007655F0"/>
    <w:rsid w:val="007823FE"/>
    <w:rsid w:val="00784BE2"/>
    <w:rsid w:val="00791930"/>
    <w:rsid w:val="007B38AA"/>
    <w:rsid w:val="007D434C"/>
    <w:rsid w:val="007E46E3"/>
    <w:rsid w:val="0080558E"/>
    <w:rsid w:val="008E7BE5"/>
    <w:rsid w:val="00905325"/>
    <w:rsid w:val="00932FA4"/>
    <w:rsid w:val="0093774E"/>
    <w:rsid w:val="00943D11"/>
    <w:rsid w:val="00985E75"/>
    <w:rsid w:val="009B4150"/>
    <w:rsid w:val="009C295C"/>
    <w:rsid w:val="009F0C90"/>
    <w:rsid w:val="00A009B9"/>
    <w:rsid w:val="00A16FCD"/>
    <w:rsid w:val="00A27594"/>
    <w:rsid w:val="00AC3449"/>
    <w:rsid w:val="00AF5D8B"/>
    <w:rsid w:val="00AF7D4C"/>
    <w:rsid w:val="00B73B78"/>
    <w:rsid w:val="00C00500"/>
    <w:rsid w:val="00C21785"/>
    <w:rsid w:val="00C320D5"/>
    <w:rsid w:val="00C77A6D"/>
    <w:rsid w:val="00CE33A2"/>
    <w:rsid w:val="00D07937"/>
    <w:rsid w:val="00D3707C"/>
    <w:rsid w:val="00D573FC"/>
    <w:rsid w:val="00DE1853"/>
    <w:rsid w:val="00E26E23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9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79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9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9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9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9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79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9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9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9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IRSART d.o.o. zastupanog po punomoćniku Igor Modrić</izvorni_sadrzaj>
    <derivirana_varijabla naziv="DomainObject.Predmet.ProtustrankaFormated_1">  IRSART d.o.o. zastupanog po punomoćniku Igor Modrić</derivirana_varijabla>
  </DomainObject.Predmet.ProtustrankaFormated>
  <DomainObject.Predmet.ProtustrankaFormatedOIB>
    <izvorni_sadrzaj>  IRSART d.o.o., OIB 91349433984 zastupanog po punomoćniku Igor Modrić</izvorni_sadrzaj>
    <derivirana_varijabla naziv="DomainObject.Predmet.ProtustrankaFormatedOIB_1">  IRSART d.o.o., OIB 91349433984 zastupanog po punomoćniku Igor Modrić</derivirana_varijabla>
  </DomainObject.Predmet.ProtustrankaFormatedOIB>
  <DomainObject.Predmet.ProtustrankaFormatedWithAdress>
    <izvorni_sadrzaj> IRSART d.o.o., Rešetari 56, 51000 Rijeka zastupanog po punomoćniku Igor Modrić</izvorni_sadrzaj>
    <derivirana_varijabla naziv="DomainObject.Predmet.ProtustrankaFormatedWithAdress_1"> IRSART d.o.o., Rešetari 56, 51000 Rijeka zastupanog po punomoćniku Igor Modrić</derivirana_varijabla>
  </DomainObject.Predmet.ProtustrankaFormatedWithAdress>
  <DomainObject.Predmet.ProtustrankaFormatedWithAdressOIB>
    <izvorni_sadrzaj> IRSART d.o.o., OIB 91349433984, Rešetari 56, 51000 Rijeka zastupanog po punomoćniku Igor Modrić</izvorni_sadrzaj>
    <derivirana_varijabla naziv="DomainObject.Predmet.ProtustrankaFormatedWithAdressOIB_1"> IRSART d.o.o., OIB 91349433984, Rešetari 56, 51000 Rijeka zastupanog po punomoćniku Igor Modrić</derivirana_varijabla>
  </DomainObject.Predmet.ProtustrankaFormatedWithAdressOIB>
  <DomainObject.Predmet.ProtustrankaWithAdress>
    <izvorni_sadrzaj>IRSART d.o.o. Rešetari 56, 51000 Rijeka</izvorni_sadrzaj>
    <derivirana_varijabla naziv="DomainObject.Predmet.ProtustrankaWithAdress_1">IRSART d.o.o. Rešetari 56, 51000 Rijeka</derivirana_varijabla>
  </DomainObject.Predmet.ProtustrankaWithAdress>
  <DomainObject.Predmet.ProtustrankaWithAdressOIB>
    <izvorni_sadrzaj>IRSART d.o.o., OIB 91349433984, Rešetari 56, 51000 Rijeka</izvorni_sadrzaj>
    <derivirana_varijabla naziv="DomainObject.Predmet.ProtustrankaWithAdressOIB_1">IRSART d.o.o., OIB 91349433984, Rešetari 56, 51000 Rijeka</derivirana_varijabla>
  </DomainObject.Predmet.ProtustrankaWithAdressOIB>
  <DomainObject.Predmet.ProtustrankaNazivFormated>
    <izvorni_sadrzaj>IRSART d.o.o.</izvorni_sadrzaj>
    <derivirana_varijabla naziv="DomainObject.Predmet.ProtustrankaNazivFormated_1">IRSART d.o.o.</derivirana_varijabla>
  </DomainObject.Predmet.ProtustrankaNazivFormated>
  <DomainObject.Predmet.ProtustrankaNazivFormatedOIB>
    <izvorni_sadrzaj>IRSART d.o.o., OIB 91349433984</izvorni_sadrzaj>
    <derivirana_varijabla naziv="DomainObject.Predmet.ProtustrankaNazivFormatedOIB_1">IRSART d.o.o., OIB 91349433984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IRSART d.o.o. zastupanog po punomoćniku Igor Modrić</item>
    </izvorni_sadrzaj>
    <derivirana_varijabla naziv="DomainObject.Predmet.ProtuStrankaListFormated_1">
      <item>IRSART d.o.o. zastupanog po punomoćniku Igor Modrić</item>
    </derivirana_varijabla>
  </DomainObject.Predmet.ProtuStrankaListFormated>
  <DomainObject.Predmet.ProtuStrankaListFormatedOIB>
    <izvorni_sadrzaj>
      <item>IRSART d.o.o., OIB 91349433984 zastupanog po punomoćniku Igor Modrić</item>
    </izvorni_sadrzaj>
    <derivirana_varijabla naziv="DomainObject.Predmet.ProtuStrankaListFormatedOIB_1">
      <item>IRSART d.o.o., OIB 91349433984 zastupanog po punomoćniku Igor Modrić</item>
    </derivirana_varijabla>
  </DomainObject.Predmet.ProtuStrankaListFormatedOIB>
  <DomainObject.Predmet.ProtuStrankaListFormatedWithAdress>
    <izvorni_sadrzaj>
      <item>IRSART d.o.o., Rešetari 56, 51000 Rijeka zastupanog po punomoćniku Igor Modrić</item>
    </izvorni_sadrzaj>
    <derivirana_varijabla naziv="DomainObject.Predmet.ProtuStrankaListFormatedWithAdress_1">
      <item>IRSART d.o.o., Rešetari 56, 51000 Rijeka zastupanog po punomoćniku Igor Modrić</item>
    </derivirana_varijabla>
  </DomainObject.Predmet.ProtuStrankaListFormatedWithAdress>
  <DomainObject.Predmet.ProtuStrankaListFormatedWithAdressOIB>
    <izvorni_sadrzaj>
      <item>IRSART d.o.o., OIB 91349433984, Rešetari 56, 51000 Rijeka zastupanog po punomoćniku Igor Modrić</item>
    </izvorni_sadrzaj>
    <derivirana_varijabla naziv="DomainObject.Predmet.ProtuStrankaListFormatedWithAdressOIB_1">
      <item>IRSART d.o.o., OIB 91349433984, Rešetari 56, 51000 Rijeka zastupanog po punomoćniku Igor Modrić</item>
    </derivirana_varijabla>
  </DomainObject.Predmet.ProtuStrankaListFormatedWithAdressOIB>
  <DomainObject.Predmet.ProtuStrankaListNazivFormated>
    <izvorni_sadrzaj>
      <item>IRSART d.o.o.</item>
    </izvorni_sadrzaj>
    <derivirana_varijabla naziv="DomainObject.Predmet.ProtuStrankaListNazivFormated_1">
      <item>IRSART d.o.o.</item>
    </derivirana_varijabla>
  </DomainObject.Predmet.ProtuStrankaListNazivFormated>
  <DomainObject.Predmet.ProtuStrankaListNazivFormatedOIB>
    <izvorni_sadrzaj>
      <item>IRSART d.o.o., OIB 91349433984</item>
    </izvorni_sadrzaj>
    <derivirana_varijabla naziv="DomainObject.Predmet.ProtuStrankaListNazivFormatedOIB_1">
      <item>IRSART d.o.o., OIB 91349433984</item>
    </derivirana_varijabla>
  </DomainObject.Predmet.ProtuStrankaListNazivFormatedOIB>
  <DomainObject.Predmet.OstaliListFormated>
    <izvorni_sadrzaj>
      <item>Igor Modrić punomoćnik sudionika u postupku IRSART d.o.o.</item>
    </izvorni_sadrzaj>
    <derivirana_varijabla naziv="DomainObject.Predmet.OstaliListFormated_1">
      <item>Igor Modrić punomoćnik sudionika u postupku IRSART d.o.o.</item>
    </derivirana_varijabla>
  </DomainObject.Predmet.OstaliListFormated>
  <DomainObject.Predmet.OstaliListFormatedOIB>
    <izvorni_sadrzaj>
      <item>Igor Modrić, OIB 26622847353 punomoćnik sudionika u postupku IRSART d.o.o.</item>
    </izvorni_sadrzaj>
    <derivirana_varijabla naziv="DomainObject.Predmet.OstaliListFormatedOIB_1">
      <item>Igor Modrić, OIB 26622847353 punomoćnik sudionika u postupku IRSART d.o.o.</item>
    </derivirana_varijabla>
  </DomainObject.Predmet.OstaliListFormatedOIB>
  <DomainObject.Predmet.OstaliListFormatedWithAdress>
    <izvorni_sadrzaj>
      <item>Igor Modrić, Rešetari 56, 51000 Rijeka punomoćnik sudionika u postupku IRSART d.o.o.</item>
    </izvorni_sadrzaj>
    <derivirana_varijabla naziv="DomainObject.Predmet.OstaliListFormatedWithAdress_1">
      <item>Igor Modrić, Rešetari 56, 51000 Rijeka punomoćnik sudionika u postupku IRSART d.o.o.</item>
    </derivirana_varijabla>
  </DomainObject.Predmet.OstaliListFormatedWithAdress>
  <DomainObject.Predmet.OstaliListFormatedWithAdressOIB>
    <izvorni_sadrzaj>
      <item>Igor Modrić, OIB 26622847353, Rešetari 56, 51000 Rijeka punomoćnik sudionika u postupku IRSART d.o.o.</item>
    </izvorni_sadrzaj>
    <derivirana_varijabla naziv="DomainObject.Predmet.OstaliListFormatedWithAdressOIB_1">
      <item>Igor Modrić, OIB 26622847353, Rešetari 56, 51000 Rijeka punomoćnik sudionika u postupku IRSART d.o.o.</item>
    </derivirana_varijabla>
  </DomainObject.Predmet.OstaliListFormatedWithAdressOIB>
  <DomainObject.Predmet.OstaliListNazivFormated>
    <izvorni_sadrzaj>
      <item>Igor Modrić</item>
    </izvorni_sadrzaj>
    <derivirana_varijabla naziv="DomainObject.Predmet.OstaliListNazivFormated_1">
      <item>Igor Modrić</item>
    </derivirana_varijabla>
  </DomainObject.Predmet.OstaliListNazivFormated>
  <DomainObject.Predmet.OstaliListNazivFormatedOIB>
    <izvorni_sadrzaj>
      <item>Igor Modrić, OIB 26622847353</item>
    </izvorni_sadrzaj>
    <derivirana_varijabla naziv="DomainObject.Predmet.OstaliListNazivFormatedOIB_1">
      <item>Igor Modrić, OIB 26622847353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IRSART d.o.o.</izvorni_sadrzaj>
    <derivirana_varijabla naziv="DomainObject.Predmet.ProtustrankaIDrugi_1">IRSART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IRSART d.o.o., OIB 91349433984, Rešetari 56, 51000 Rijeka</izvorni_sadrzaj>
    <derivirana_varijabla naziv="DomainObject.Predmet.ProtustrankaIDrugiAdressOIB_1">IRSART d.o.o., OIB 91349433984, Rešetari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IRSART d.o.o.</item>
      <item>Igor Modrić</item>
    </izvorni_sadrzaj>
    <derivirana_varijabla naziv="DomainObject.Predmet.SudioniciListNaziv_1">
      <item>FINA  Rijeka</item>
      <item>IRSART d.o.o.</item>
      <item>Igor Modrić</item>
    </derivirana_varijabla>
  </DomainObject.Predmet.SudioniciListNaziv>
  <DomainObject.Predmet.SudioniciListAdressOIB>
    <izvorni_sadrzaj>
      <item>FINA  Rijeka, OIB 85821130368, Frana Kurelca 8,51000 Rijeka</item>
      <item>IRSART d.o.o., OIB 91349433984, Rešetari 56,51000 Rijeka</item>
      <item>Igor Modrić, OIB 26622847353, Rešetari 56,51000 Rijeka</item>
    </izvorni_sadrzaj>
    <derivirana_varijabla naziv="DomainObject.Predmet.SudioniciListAdressOIB_1">
      <item>FINA  Rijeka, OIB 85821130368, Frana Kurelca 8,51000 Rijeka</item>
      <item>IRSART d.o.o., OIB 91349433984, Rešetari 56,51000 Rijeka</item>
      <item>Igor Modrić, OIB 26622847353, Rešetari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91349433984</item>
      <item>, OIB 26622847353</item>
    </izvorni_sadrzaj>
    <derivirana_varijabla naziv="DomainObject.Predmet.SudioniciListNazivOIB_1">
      <item>, OIB 85821130368</item>
      <item>, OIB 91349433984</item>
      <item>, OIB 26622847353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1992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2016-12-27T07:54:00Z</dcterms:created>
  <dc:creator>Liljana Ugrin</dc:creator>
  <cp:lastModifiedBy>Tanja Fidel</cp:lastModifiedBy>
  <cp:lastPrinted>2016-12-27T08:02:00Z</cp:lastPrinted>
  <dcterms:modified xmlns:xsi="http://www.w3.org/2001/XMLSchema-instance" xsi:type="dcterms:W3CDTF">2016-12-27T08:02:00Z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