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0922" w14:paraId="6000922" w:rsidRDefault="002E58B0" w:rsidP="00910611" w:rsidR="002E58B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8B0" w:rsidP="00910611" w:rsidR="002E58B0">
      <w:r>
        <w:rPr>
          <w:rFonts w:eastAsia="MS Mincho"/>
        </w:rPr>
        <w:t xml:space="preserve">   REPUBLIKA HRVATSKA</w:t>
      </w:r>
    </w:p>
    <w:p w:rsidRDefault="002E58B0" w:rsidP="00910611" w:rsidR="002E58B0">
      <w:r>
        <w:rPr>
          <w:rFonts w:eastAsia="MS Mincho"/>
        </w:rPr>
        <w:t>TRGOVAČKI SUD U RIJECI</w:t>
      </w:r>
    </w:p>
    <w:p w:rsidRDefault="002E58B0" w:rsidP="002E58B0" w:rsidR="00270CAB" w:rsidRPr="00134E2B">
      <w:r>
        <w:rPr>
          <w:rFonts w:eastAsia="MS Mincho"/>
        </w:rPr>
        <w:t xml:space="preserve"> 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A83FF9">
        <w:t>Poslovni broj</w:t>
      </w:r>
      <w:r w:rsidR="00134E2B" w:rsidRPr="00DA66D5">
        <w:t xml:space="preserve"> 15 St-</w:t>
      </w:r>
      <w:r w:rsidR="002D3759">
        <w:t>10/19-3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</w:t>
      </w:r>
      <w:r w:rsidR="002D3759">
        <w:rPr>
          <w:rFonts w:cs="Arial"/>
        </w:rPr>
        <w:t>ČARGONJA društvo s ograničenom odgovornošću za proizvodnju, trgovinu i građevinarstvo, Čavle, Buzdohanj, Novo naselje 28, OIB 37188872966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2D3759">
        <w:rPr>
          <w:rFonts w:cs="Arial"/>
        </w:rPr>
        <w:t>22</w:t>
      </w:r>
      <w:r w:rsidR="008E0783">
        <w:rPr>
          <w:rFonts w:cs="Arial"/>
        </w:rPr>
        <w:t>. siječnja 2019</w:t>
      </w:r>
      <w:r w:rsidR="00134E2B">
        <w:rPr>
          <w:rFonts w:cs="Arial"/>
        </w:rPr>
        <w:t>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D3759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D3759" w:rsidRPr="002D3759">
        <w:rPr>
          <w:rFonts w:cs="Arial"/>
        </w:rPr>
        <w:t>ČARGONJA društvo s ograničenom odgovornošću za proizvodnju, trgovinu i građevinarstvo, Čavle, Buzdohanj, Novo naselje 28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3E6752" w:rsidR="006962A2" w:rsidRPr="00C25859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b w:val="false"/>
          <w:color w:val="000000"/>
        </w:rPr>
      </w:pPr>
      <w:r w:rsidRPr="00C25859">
        <w:rPr>
          <w:rFonts w:hAnsi="Times New Roman" w:ascii="Times New Roman"/>
          <w:b w:val="false"/>
        </w:rPr>
        <w:t>Za privremenog stečajnog upravitelja imenuje se</w:t>
      </w:r>
      <w:r w:rsidR="00107E21" w:rsidRPr="00C25859">
        <w:rPr>
          <w:rFonts w:hAnsi="Times New Roman" w:ascii="Times New Roman"/>
          <w:b w:val="false"/>
        </w:rPr>
        <w:t xml:space="preserve"> </w:t>
      </w:r>
      <w:r w:rsidR="002E58B0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3C6F11" w:rsidP="00562A5A" w:rsidR="003C6F1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2E58B0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031A41" w:rsidP="00FF44B3" w:rsidR="00031A41" w:rsidRPr="00492587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25859">
        <w:rPr>
          <w:rFonts w:hAnsi="Times New Roman" w:ascii="Times New Roman"/>
          <w:b w:val="false"/>
        </w:rPr>
        <w:t>Lovorka Juranović iz Rijeke, Verdieva 6/III, OIB 83481633615</w:t>
      </w:r>
      <w:r w:rsidR="00333DC1" w:rsidRPr="00C25859">
        <w:rPr>
          <w:rFonts w:hAnsi="Times New Roman" w:ascii="Times New Roman"/>
          <w:b w:val="false"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06511B">
        <w:t>pretpostavke</w:t>
      </w:r>
      <w:r w:rsidRPr="00BF24A6">
        <w:t xml:space="preserve">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D3759" w:rsidP="00BF24A6" w:rsidR="00BF24A6" w:rsidRPr="00031A41">
      <w:pPr>
        <w:jc w:val="center"/>
        <w:rPr>
          <w:bCs/>
        </w:rPr>
      </w:pPr>
      <w:r>
        <w:rPr>
          <w:bCs/>
        </w:rPr>
        <w:t>26</w:t>
      </w:r>
      <w:r w:rsidR="00031A41" w:rsidRPr="00031A41">
        <w:rPr>
          <w:bCs/>
        </w:rPr>
        <w:t xml:space="preserve">. </w:t>
      </w:r>
      <w:r w:rsidR="008E0783">
        <w:rPr>
          <w:bCs/>
        </w:rPr>
        <w:t>veljače</w:t>
      </w:r>
      <w:r w:rsidR="00031A41" w:rsidRPr="00031A41">
        <w:rPr>
          <w:bCs/>
        </w:rPr>
        <w:t xml:space="preserve"> 2019</w:t>
      </w:r>
      <w:r w:rsidR="00134E2B" w:rsidRPr="00031A41">
        <w:rPr>
          <w:bCs/>
        </w:rPr>
        <w:t>.</w:t>
      </w:r>
      <w:r w:rsidR="00D54EDF" w:rsidRPr="00031A41">
        <w:rPr>
          <w:bCs/>
        </w:rPr>
        <w:t xml:space="preserve"> godine</w:t>
      </w:r>
      <w:r w:rsidR="00367E18" w:rsidRPr="00031A41">
        <w:rPr>
          <w:bCs/>
        </w:rPr>
        <w:t xml:space="preserve"> u </w:t>
      </w:r>
      <w:r>
        <w:rPr>
          <w:bCs/>
        </w:rPr>
        <w:t>10</w:t>
      </w:r>
      <w:r w:rsidR="00BF24A6" w:rsidRPr="00031A41">
        <w:rPr>
          <w:bCs/>
        </w:rPr>
        <w:t>:</w:t>
      </w:r>
      <w:r>
        <w:rPr>
          <w:bCs/>
        </w:rPr>
        <w:t>30</w:t>
      </w:r>
      <w:r w:rsidR="00BF631C" w:rsidRPr="00031A41">
        <w:rPr>
          <w:bCs/>
        </w:rPr>
        <w:t xml:space="preserve"> </w:t>
      </w:r>
      <w:r w:rsidR="00BF24A6" w:rsidRPr="00031A41">
        <w:rPr>
          <w:bCs/>
        </w:rPr>
        <w:t>sati</w:t>
      </w:r>
    </w:p>
    <w:p w:rsidRDefault="00BF24A6" w:rsidP="00BF24A6" w:rsidR="00031A41" w:rsidRPr="00031A41">
      <w:pPr>
        <w:jc w:val="center"/>
      </w:pPr>
      <w:r w:rsidRPr="00031A41">
        <w:t xml:space="preserve">kod ovog suda, </w:t>
      </w:r>
    </w:p>
    <w:p w:rsidRDefault="00BF24A6" w:rsidP="00BF24A6" w:rsidR="00BF24A6" w:rsidRPr="00031A41">
      <w:pPr>
        <w:jc w:val="center"/>
      </w:pPr>
      <w:r w:rsidRPr="00031A41">
        <w:t>Zadarska ulica 1 i 3,</w:t>
      </w:r>
    </w:p>
    <w:p w:rsidRDefault="00BF24A6" w:rsidP="001A6A93" w:rsidR="00BF24A6" w:rsidRPr="00031A41">
      <w:pPr>
        <w:jc w:val="center"/>
      </w:pPr>
      <w:r w:rsidRPr="00031A41"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2D3759">
        <w:t>18. siječnja 2019</w:t>
      </w:r>
      <w:r w:rsidR="00D32640">
        <w:t>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2D3759" w:rsidRPr="002D3759">
        <w:rPr>
          <w:rFonts w:cs="Arial"/>
        </w:rPr>
        <w:t>ČARGONJA društvo s ograničenom odgovornošću za proizvodnju, trgovinu i građevinarstvo, Čavle, Buzdohanj, Novo naselje 28</w:t>
      </w:r>
      <w:r w:rsidR="00031A41" w:rsidRPr="00031A41">
        <w:rPr>
          <w:rFonts w:cs="Arial"/>
        </w:rPr>
        <w:t xml:space="preserve">,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2D3759">
        <w:t>07. siječnja 2019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</w:t>
      </w:r>
      <w:r w:rsidR="002D3759">
        <w:t>213.276,42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2D3759">
        <w:t>četiri</w:t>
      </w:r>
      <w:r w:rsidR="008E0783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2D3759">
        <w:t>22</w:t>
      </w:r>
      <w:r w:rsidR="008E0783">
        <w:t>. siječnja</w:t>
      </w:r>
      <w:r w:rsidR="003E6752">
        <w:t xml:space="preserve"> </w:t>
      </w:r>
      <w:r>
        <w:t xml:space="preserve">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2D3759">
        <w:t>226.242,78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</w:t>
      </w:r>
      <w:r w:rsidR="0022152D">
        <w:t>4</w:t>
      </w:r>
      <w:r>
        <w:t>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2D3759">
        <w:t>22</w:t>
      </w:r>
      <w:r w:rsidR="008E0783">
        <w:t>. siječnja 2019</w:t>
      </w:r>
      <w:r w:rsidR="00134E2B">
        <w:t>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2E58B0" w:rsidR="00681744" w:rsidRPr="009743F5">
      <w:pPr>
        <w:ind w:firstLine="708" w:left="1416"/>
        <w:jc w:val="right"/>
        <w:rPr>
          <w:b/>
          <w:sz w:val="36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9743F5">
        <w:t xml:space="preserve"> </w:t>
      </w:r>
      <w:r w:rsidR="002E58B0"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8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2D3759">
      <w:t>10/18-3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A41"/>
    <w:rsid w:val="00031E1A"/>
    <w:rsid w:val="0003550E"/>
    <w:rsid w:val="0003712E"/>
    <w:rsid w:val="0006511B"/>
    <w:rsid w:val="000673BD"/>
    <w:rsid w:val="00067516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152D"/>
    <w:rsid w:val="00222AF1"/>
    <w:rsid w:val="00226C34"/>
    <w:rsid w:val="00262A73"/>
    <w:rsid w:val="00270CAB"/>
    <w:rsid w:val="0027230F"/>
    <w:rsid w:val="002845BA"/>
    <w:rsid w:val="00296094"/>
    <w:rsid w:val="002A6B0C"/>
    <w:rsid w:val="002B13C9"/>
    <w:rsid w:val="002C449D"/>
    <w:rsid w:val="002D3759"/>
    <w:rsid w:val="002E58B0"/>
    <w:rsid w:val="002F5D3C"/>
    <w:rsid w:val="00314A06"/>
    <w:rsid w:val="00321827"/>
    <w:rsid w:val="00333DC1"/>
    <w:rsid w:val="00344D37"/>
    <w:rsid w:val="0036495B"/>
    <w:rsid w:val="00367E18"/>
    <w:rsid w:val="0037582E"/>
    <w:rsid w:val="00384432"/>
    <w:rsid w:val="003859A7"/>
    <w:rsid w:val="003A60E3"/>
    <w:rsid w:val="003B2388"/>
    <w:rsid w:val="003C6F11"/>
    <w:rsid w:val="003D43CB"/>
    <w:rsid w:val="003D6D77"/>
    <w:rsid w:val="003E2CC1"/>
    <w:rsid w:val="003E6752"/>
    <w:rsid w:val="003F3E25"/>
    <w:rsid w:val="00401A09"/>
    <w:rsid w:val="00431A01"/>
    <w:rsid w:val="004435FE"/>
    <w:rsid w:val="00447210"/>
    <w:rsid w:val="00454272"/>
    <w:rsid w:val="004B7D12"/>
    <w:rsid w:val="004C57B3"/>
    <w:rsid w:val="004E180B"/>
    <w:rsid w:val="004E2785"/>
    <w:rsid w:val="004E613C"/>
    <w:rsid w:val="00537A36"/>
    <w:rsid w:val="005436EC"/>
    <w:rsid w:val="00561A74"/>
    <w:rsid w:val="0056366F"/>
    <w:rsid w:val="00573792"/>
    <w:rsid w:val="00575D26"/>
    <w:rsid w:val="005867FD"/>
    <w:rsid w:val="005E0A2A"/>
    <w:rsid w:val="0061436B"/>
    <w:rsid w:val="0064379B"/>
    <w:rsid w:val="00652A84"/>
    <w:rsid w:val="0066796C"/>
    <w:rsid w:val="00677DB1"/>
    <w:rsid w:val="00681744"/>
    <w:rsid w:val="00683C57"/>
    <w:rsid w:val="00692C93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77F64"/>
    <w:rsid w:val="007A51A2"/>
    <w:rsid w:val="007B6C2F"/>
    <w:rsid w:val="007C70B1"/>
    <w:rsid w:val="007F0F19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5340"/>
    <w:rsid w:val="00856C6D"/>
    <w:rsid w:val="00871E20"/>
    <w:rsid w:val="00885ECD"/>
    <w:rsid w:val="008E0783"/>
    <w:rsid w:val="008E181E"/>
    <w:rsid w:val="00902968"/>
    <w:rsid w:val="00917E7B"/>
    <w:rsid w:val="00945219"/>
    <w:rsid w:val="00967E0F"/>
    <w:rsid w:val="0097306C"/>
    <w:rsid w:val="009743F5"/>
    <w:rsid w:val="00986FCD"/>
    <w:rsid w:val="009B219F"/>
    <w:rsid w:val="009B744A"/>
    <w:rsid w:val="009F68AE"/>
    <w:rsid w:val="00A02BE2"/>
    <w:rsid w:val="00A02EFB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779CA"/>
    <w:rsid w:val="00B87751"/>
    <w:rsid w:val="00B97064"/>
    <w:rsid w:val="00BA0ECF"/>
    <w:rsid w:val="00BA4F91"/>
    <w:rsid w:val="00BA4FC2"/>
    <w:rsid w:val="00BD077D"/>
    <w:rsid w:val="00BE2190"/>
    <w:rsid w:val="00BE4B48"/>
    <w:rsid w:val="00BF0D80"/>
    <w:rsid w:val="00BF24A6"/>
    <w:rsid w:val="00BF631C"/>
    <w:rsid w:val="00BF7669"/>
    <w:rsid w:val="00C06CE1"/>
    <w:rsid w:val="00C249CE"/>
    <w:rsid w:val="00C25859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4546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E691E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8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8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8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8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8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8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8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8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ČARGONJA d.o.o.</izvorni_sadrzaj>
    <derivirana_varijabla naziv="DomainObject.Predmet.ProtustrankaFormated_1">  ČARGONJA d.o.o.</derivirana_varijabla>
  </DomainObject.Predmet.ProtustrankaFormated>
  <DomainObject.Predmet.ProtustrankaFormatedOIB>
    <izvorni_sadrzaj>  ČARGONJA d.o.o., OIB 37188872966</izvorni_sadrzaj>
    <derivirana_varijabla naziv="DomainObject.Predmet.ProtustrankaFormatedOIB_1">  ČARGONJA d.o.o., OIB 37188872966</derivirana_varijabla>
  </DomainObject.Predmet.ProtustrankaFormatedOIB>
  <DomainObject.Predmet.ProtustrankaFormatedWithAdress>
    <izvorni_sadrzaj> ČARGONJA d.o.o., Novo Naselje 28, 51219 Čavle</izvorni_sadrzaj>
    <derivirana_varijabla naziv="DomainObject.Predmet.ProtustrankaFormatedWithAdress_1"> ČARGONJA d.o.o., Novo Naselje 28, 51219 Čavle</derivirana_varijabla>
  </DomainObject.Predmet.ProtustrankaFormatedWithAdress>
  <DomainObject.Predmet.ProtustrankaFormatedWithAdressOIB>
    <izvorni_sadrzaj> ČARGONJA d.o.o., OIB 37188872966, Novo Naselje 28, 51219 Čavle</izvorni_sadrzaj>
    <derivirana_varijabla naziv="DomainObject.Predmet.ProtustrankaFormatedWithAdressOIB_1"> ČARGONJA d.o.o., OIB 37188872966, Novo Naselje 28, 51219 Čavle</derivirana_varijabla>
  </DomainObject.Predmet.ProtustrankaFormatedWithAdressOIB>
  <DomainObject.Predmet.ProtustrankaWithAdress>
    <izvorni_sadrzaj>ČARGONJA d.o.o. Novo Naselje 28, 51219 Čavle</izvorni_sadrzaj>
    <derivirana_varijabla naziv="DomainObject.Predmet.ProtustrankaWithAdress_1">ČARGONJA d.o.o. Novo Naselje 28, 51219 Čavle</derivirana_varijabla>
  </DomainObject.Predmet.ProtustrankaWithAdress>
  <DomainObject.Predmet.ProtustrankaWithAdressOIB>
    <izvorni_sadrzaj>ČARGONJA d.o.o., OIB 37188872966, Novo Naselje 28, 51219 Čavle</izvorni_sadrzaj>
    <derivirana_varijabla naziv="DomainObject.Predmet.ProtustrankaWithAdressOIB_1">ČARGONJA d.o.o., OIB 37188872966, Novo Naselje 28, 51219 Čavle</derivirana_varijabla>
  </DomainObject.Predmet.ProtustrankaWithAdressOIB>
  <DomainObject.Predmet.ProtustrankaNazivFormated>
    <izvorni_sadrzaj>ČARGONJA d.o.o.</izvorni_sadrzaj>
    <derivirana_varijabla naziv="DomainObject.Predmet.ProtustrankaNazivFormated_1">ČARGONJA d.o.o.</derivirana_varijabla>
  </DomainObject.Predmet.ProtustrankaNazivFormated>
  <DomainObject.Predmet.ProtustrankaNazivFormatedOIB>
    <izvorni_sadrzaj>ČARGONJA d.o.o., OIB 37188872966</izvorni_sadrzaj>
    <derivirana_varijabla naziv="DomainObject.Predmet.ProtustrankaNazivFormatedOIB_1">ČARGONJA d.o.o., OIB 37188872966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ČARGONJA d.o.o.</item>
    </izvorni_sadrzaj>
    <derivirana_varijabla naziv="DomainObject.Predmet.ProtuStrankaListFormated_1">
      <item>ČARGONJA d.o.o.</item>
    </derivirana_varijabla>
  </DomainObject.Predmet.ProtuStrankaListFormated>
  <DomainObject.Predmet.ProtuStrankaListFormatedOIB>
    <izvorni_sadrzaj>
      <item>ČARGONJA d.o.o., OIB 37188872966</item>
    </izvorni_sadrzaj>
    <derivirana_varijabla naziv="DomainObject.Predmet.ProtuStrankaListFormatedOIB_1">
      <item>ČARGONJA d.o.o., OIB 37188872966</item>
    </derivirana_varijabla>
  </DomainObject.Predmet.ProtuStrankaListFormatedOIB>
  <DomainObject.Predmet.ProtuStrankaListFormatedWithAdress>
    <izvorni_sadrzaj>
      <item>ČARGONJA d.o.o., Novo Naselje 28, 51219 Čavle</item>
    </izvorni_sadrzaj>
    <derivirana_varijabla naziv="DomainObject.Predmet.ProtuStrankaListFormatedWithAdress_1">
      <item>ČARGONJA d.o.o., Novo Naselje 28, 51219 Čavle</item>
    </derivirana_varijabla>
  </DomainObject.Predmet.ProtuStrankaListFormatedWithAdress>
  <DomainObject.Predmet.ProtuStrankaListFormatedWithAdressOIB>
    <izvorni_sadrzaj>
      <item>ČARGONJA d.o.o., OIB 37188872966, Novo Naselje 28, 51219 Čavle</item>
    </izvorni_sadrzaj>
    <derivirana_varijabla naziv="DomainObject.Predmet.ProtuStrankaListFormatedWithAdressOIB_1">
      <item>ČARGONJA d.o.o., OIB 37188872966, Novo Naselje 28, 51219 Čavle</item>
    </derivirana_varijabla>
  </DomainObject.Predmet.ProtuStrankaListFormatedWithAdressOIB>
  <DomainObject.Predmet.ProtuStrankaListNazivFormated>
    <izvorni_sadrzaj>
      <item>ČARGONJA d.o.o.</item>
    </izvorni_sadrzaj>
    <derivirana_varijabla naziv="DomainObject.Predmet.ProtuStrankaListNazivFormated_1">
      <item>ČARGONJA d.o.o.</item>
    </derivirana_varijabla>
  </DomainObject.Predmet.ProtuStrankaListNazivFormated>
  <DomainObject.Predmet.ProtuStrankaListNazivFormatedOIB>
    <izvorni_sadrzaj>
      <item>ČARGONJA d.o.o., OIB 37188872966</item>
    </izvorni_sadrzaj>
    <derivirana_varijabla naziv="DomainObject.Predmet.ProtuStrankaListNazivFormatedOIB_1">
      <item>ČARGONJA d.o.o., OIB 37188872966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ČARGONJA d.o.o.</izvorni_sadrzaj>
    <derivirana_varijabla naziv="DomainObject.Predmet.ProtustrankaIDrugi_1">ČARGONJA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ČARGONJA d.o.o., OIB 37188872966, Novo Naselje 28, 51219 Čavle</izvorni_sadrzaj>
    <derivirana_varijabla naziv="DomainObject.Predmet.ProtustrankaIDrugiAdressOIB_1">ČARGONJA d.o.o., OIB 37188872966, Novo Naselje 28,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ČARGONJA d.o.o.</item>
    </izvorni_sadrzaj>
    <derivirana_varijabla naziv="DomainObject.Predmet.SudioniciListNaziv_1">
      <item>FINA  Rijeka</item>
      <item>ČARGONJA d.o.o.</item>
    </derivirana_varijabla>
  </DomainObject.Predmet.SudioniciListNaziv>
  <DomainObject.Predmet.SudioniciListAdressOIB>
    <izvorni_sadrzaj>
      <item>FINA  Rijeka, OIB 85821130368, Frana Kurelca 8,51000 Rijeka</item>
      <item>ČARGONJA d.o.o., OIB 37188872966, Novo Naselje 28,51219 Čavle</item>
    </izvorni_sadrzaj>
    <derivirana_varijabla naziv="DomainObject.Predmet.SudioniciListAdressOIB_1">
      <item>FINA  Rijeka, OIB 85821130368, Frana Kurelca 8,51000 Rijeka</item>
      <item>ČARGONJA d.o.o., OIB 37188872966, Novo Naselje 28,51219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37188872966</item>
    </izvorni_sadrzaj>
    <derivirana_varijabla naziv="DomainObject.Predmet.SudioniciListNazivOIB_1">
      <item>, OIB 85821130368</item>
      <item>, OIB 37188872966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88D52-B3C8-4A52-ADB9-9BAD3F9DE9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572</properties:Words>
  <properties:Characters>3211</properties:Characters>
  <properties:Lines>83</properties:Lines>
  <properties:Paragraphs>35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2019-01-22T08:42:00Z</dcterms:created>
  <dc:creator>stecaj</dc:creator>
  <cp:lastModifiedBy>Jasna Radulović</cp:lastModifiedBy>
  <cp:lastPrinted>2019-01-22T08:43:00Z</cp:lastPrinted>
  <dcterms:modified xmlns:xsi="http://www.w3.org/2001/XMLSchema-instance" xsi:type="dcterms:W3CDTF">2019-01-22T13:15:00Z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(10-19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