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e24b44c" w14:paraId="e24b44c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A86809">
        <w:t>954</w:t>
      </w:r>
      <w:r w:rsidR="00662C10">
        <w:t>/2017-</w:t>
      </w:r>
      <w:r w:rsidR="000332BB">
        <w:t>38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A86809" w:rsidR="00A86809">
      <w:pPr>
        <w:jc w:val="both"/>
      </w:pPr>
      <w:r w:rsidRPr="003734BE">
        <w:tab/>
      </w:r>
      <w:r w:rsidR="00A86809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A86809" w:rsidRPr="00931F76">
        <w:t xml:space="preserve">MANUS A. d.o.o., Gornji </w:t>
      </w:r>
      <w:proofErr w:type="spellStart"/>
      <w:r w:rsidR="00A86809" w:rsidRPr="00931F76">
        <w:t>Vinjani</w:t>
      </w:r>
      <w:proofErr w:type="spellEnd"/>
      <w:r w:rsidR="00A86809" w:rsidRPr="00931F76">
        <w:t xml:space="preserve"> 0, Gornji </w:t>
      </w:r>
      <w:proofErr w:type="spellStart"/>
      <w:r w:rsidR="00A86809" w:rsidRPr="00931F76">
        <w:t>Vinjani</w:t>
      </w:r>
      <w:proofErr w:type="spellEnd"/>
      <w:r w:rsidR="00A86809" w:rsidRPr="00931F76">
        <w:t>, OIB: 01746965586</w:t>
      </w:r>
      <w:r w:rsidR="00A86809">
        <w:t xml:space="preserve">, </w:t>
      </w:r>
      <w:r w:rsidR="000332BB">
        <w:t>11. ožujka</w:t>
      </w:r>
      <w:r w:rsidR="00A86809">
        <w:t xml:space="preserve"> 2019.</w:t>
      </w:r>
    </w:p>
    <w:p w:rsidRDefault="00CF623D" w:rsidP="00A86809" w:rsidR="00CF623D">
      <w:pPr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A86809">
        <w:t>954</w:t>
      </w:r>
      <w:r w:rsidRPr="006D5886">
        <w:t>-</w:t>
      </w:r>
      <w:r w:rsidR="00B244DD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A86809">
        <w:t>28. rujna</w:t>
      </w:r>
      <w:r w:rsidR="00002EC8">
        <w:t xml:space="preserve">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A86809">
        <w:t>954</w:t>
      </w:r>
      <w:r w:rsidR="00B244DD">
        <w:t>/2017</w:t>
      </w:r>
      <w:r w:rsidR="000332BB">
        <w:t>-35</w:t>
      </w:r>
      <w:r>
        <w:t xml:space="preserve"> od </w:t>
      </w:r>
      <w:r w:rsidR="000332BB">
        <w:t xml:space="preserve">11. ožujka 2019. 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A86809">
        <w:t>28. rujna</w:t>
      </w:r>
      <w:r w:rsidR="00002EC8">
        <w:t xml:space="preserve">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A86809">
        <w:t>3. srpnja</w:t>
      </w:r>
      <w:r w:rsidR="00002EC8">
        <w:t xml:space="preserve"> 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0332BB">
        <w:t xml:space="preserve">11.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B30A17" w:rsidP="00B30A17" w:rsidR="00867DAC">
      <w:pPr>
        <w:ind w:left="6480"/>
      </w:pPr>
      <w:r>
        <w:t xml:space="preserve">   </w:t>
      </w:r>
      <w:r w:rsidR="00CF623D">
        <w:t>Katarina Mikulić</w:t>
      </w:r>
      <w:r w:rsidR="00867DAC">
        <w:t>,v.r.</w:t>
      </w:r>
    </w:p>
    <w:p w:rsidRDefault="00867DAC" w:rsidP="0071700F" w:rsidR="00867DA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867DAC" w:rsidP="00867DAC" w:rsidR="00867DAC" w:rsidRPr="00867DA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A86809">
          <w:t>954</w:t>
        </w:r>
        <w:r w:rsidR="00662C10">
          <w:t>/2017-</w:t>
        </w:r>
        <w:r w:rsidR="000332BB">
          <w:t>38</w:t>
        </w:r>
      </w:p>
    </w:sdtContent>
  </w:sdt>
  <w:p w:rsidRDefault="00867DAC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867DAC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02EC8"/>
    <w:rsid w:val="000332BB"/>
    <w:rsid w:val="00066650"/>
    <w:rsid w:val="00085E7C"/>
    <w:rsid w:val="000B4D96"/>
    <w:rsid w:val="000D5416"/>
    <w:rsid w:val="002423E3"/>
    <w:rsid w:val="003B75FB"/>
    <w:rsid w:val="003C2F22"/>
    <w:rsid w:val="00417EA6"/>
    <w:rsid w:val="006328A0"/>
    <w:rsid w:val="00662C10"/>
    <w:rsid w:val="0071519E"/>
    <w:rsid w:val="00766452"/>
    <w:rsid w:val="007F7A84"/>
    <w:rsid w:val="00814EDB"/>
    <w:rsid w:val="00815142"/>
    <w:rsid w:val="00853B3E"/>
    <w:rsid w:val="00867DAC"/>
    <w:rsid w:val="00981D37"/>
    <w:rsid w:val="00A127CD"/>
    <w:rsid w:val="00A51DE9"/>
    <w:rsid w:val="00A76C07"/>
    <w:rsid w:val="00A86809"/>
    <w:rsid w:val="00B244DD"/>
    <w:rsid w:val="00B30A17"/>
    <w:rsid w:val="00B7506F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7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DA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DA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DA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67DA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7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DA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DA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DA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67DA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St-954/2017</izvorni_sadrzaj>
    <derivirana_varijabla naziv="DomainObject.Predmet.OznakaBroj_1">St-954/2017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MANUS A. d.o.o. za građevinarstvo, trgovinu i usluge</izvorni_sadrzaj>
    <derivirana_varijabla naziv="DomainObject.Predmet.ProtustrankaFormated_1">  MANUS A. d.o.o. za građevinarstvo, trgovinu i usluge</derivirana_varijabla>
  </DomainObject.Predmet.ProtustrankaFormated>
  <DomainObject.Predmet.ProtustrankaFormatedOIB>
    <izvorni_sadrzaj>  MANUS A. d.o.o. za građevinarstvo, trgovinu i usluge, OIB 01746965586</izvorni_sadrzaj>
    <derivirana_varijabla naziv="DomainObject.Predmet.ProtustrankaFormatedOIB_1">  MANUS A. d.o.o. za građevinarstvo, trgovinu i usluge, OIB 01746965586</derivirana_varijabla>
  </DomainObject.Predmet.ProtustrankaFormatedOIB>
  <DomainObject.Predmet.ProtustrankaFormatedWithAdress>
    <izvorni_sadrzaj> MANUS A. d.o.o. za građevinarstvo, trgovinu i usluge, Gornji Vinjani 0, 21260 Gornji Vinjani</izvorni_sadrzaj>
    <derivirana_varijabla naziv="DomainObject.Predmet.ProtustrankaFormatedWithAdress_1"> MANUS A. d.o.o. za građevinarstvo, trgovinu i usluge, Gornji Vinjani 0, 21260 Gornji Vinjani</derivirana_varijabla>
  </DomainObject.Predmet.ProtustrankaFormatedWithAdress>
  <DomainObject.Predmet.ProtustrankaFormatedWithAdressOIB>
    <izvorni_sadrzaj> MANUS A. d.o.o. za građevinarstvo, trgovinu i usluge, OIB 01746965586, Gornji Vinjani 0, 21260 Gornji Vinjani</izvorni_sadrzaj>
    <derivirana_varijabla naziv="DomainObject.Predmet.ProtustrankaFormatedWithAdressOIB_1"> MANUS A. d.o.o. za građevinarstvo, trgovinu i usluge, OIB 01746965586, Gornji Vinjani 0, 21260 Gornji Vinjani</derivirana_varijabla>
  </DomainObject.Predmet.ProtustrankaFormatedWithAdressOIB>
  <DomainObject.Predmet.ProtustrankaWithAdress>
    <izvorni_sadrzaj>MANUS A. d.o.o. za građevinarstvo, trgovinu i usluge Gornji Vinjani 0, 21260 Gornji Vinjani</izvorni_sadrzaj>
    <derivirana_varijabla naziv="DomainObject.Predmet.ProtustrankaWithAdress_1">MANUS A. d.o.o. za građevinarstvo, trgovinu i usluge Gornji Vinjani 0, 21260 Gornji Vinjani</derivirana_varijabla>
  </DomainObject.Predmet.ProtustrankaWithAdress>
  <DomainObject.Predmet.ProtustrankaWithAdressOIB>
    <izvorni_sadrzaj>MANUS A. d.o.o. za građevinarstvo, trgovinu i usluge, OIB 01746965586, Gornji Vinjani 0, 21260 Gornji Vinjani</izvorni_sadrzaj>
    <derivirana_varijabla naziv="DomainObject.Predmet.ProtustrankaWithAdressOIB_1">MANUS A. d.o.o. za građevinarstvo, trgovinu i usluge, OIB 01746965586, Gornji Vinjani 0, 21260 Gornji Vinjani</derivirana_varijabla>
  </DomainObject.Predmet.ProtustrankaWithAdressOIB>
  <DomainObject.Predmet.ProtustrankaNazivFormated>
    <izvorni_sadrzaj>MANUS A. d.o.o. za građevinarstvo, trgovinu i usluge</izvorni_sadrzaj>
    <derivirana_varijabla naziv="DomainObject.Predmet.ProtustrankaNazivFormated_1">MANUS A. d.o.o. za građevinarstvo, trgovinu i usluge</derivirana_varijabla>
  </DomainObject.Predmet.ProtustrankaNazivFormated>
  <DomainObject.Predmet.ProtustrankaNazivFormatedOIB>
    <izvorni_sadrzaj>MANUS A. d.o.o. za građevinarstvo, trgovinu i usluge, OIB 01746965586</izvorni_sadrzaj>
    <derivirana_varijabla naziv="DomainObject.Predmet.ProtustrankaNazivFormatedOIB_1">MANUS A. d.o.o. za građevinarstvo, trgovinu i usluge, OIB 01746965586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42202.93</izvorni_sadrzaj>
    <derivirana_varijabla naziv="DomainObject.Predmet.TrenutnaVrijednost_1">42202.93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MANUS A. d.o.o. za građevinarstvo, trgovinu i usluge</item>
    </izvorni_sadrzaj>
    <derivirana_varijabla naziv="DomainObject.Predmet.ProtuStrankaListFormated_1">
      <item>MANUS A. d.o.o. za građevinarstvo, trgovinu i usluge</item>
    </derivirana_varijabla>
  </DomainObject.Predmet.ProtuStrankaListFormated>
  <DomainObject.Predmet.ProtuStrankaListFormatedOIB>
    <izvorni_sadrzaj>
      <item>MANUS A. d.o.o. za građevinarstvo, trgovinu i usluge, OIB 01746965586</item>
    </izvorni_sadrzaj>
    <derivirana_varijabla naziv="DomainObject.Predmet.ProtuStrankaListFormatedOIB_1">
      <item>MANUS A. d.o.o. za građevinarstvo, trgovinu i usluge, OIB 01746965586</item>
    </derivirana_varijabla>
  </DomainObject.Predmet.ProtuStrankaListFormatedOIB>
  <DomainObject.Predmet.ProtuStrankaListFormatedWithAdress>
    <izvorni_sadrzaj>
      <item>MANUS A. d.o.o. za građevinarstvo, trgovinu i usluge, Gornji Vinjani 0, 21260 Gornji Vinjani</item>
    </izvorni_sadrzaj>
    <derivirana_varijabla naziv="DomainObject.Predmet.ProtuStrankaListFormatedWithAdress_1">
      <item>MANUS A. d.o.o. za građevinarstvo, trgovinu i usluge, Gornji Vinjani 0, 21260 Gornji Vinjani</item>
    </derivirana_varijabla>
  </DomainObject.Predmet.ProtuStrankaListFormatedWithAdress>
  <DomainObject.Predmet.ProtuStrankaListFormatedWithAdressOIB>
    <izvorni_sadrzaj>
      <item>MANUS A. d.o.o. za građevinarstvo, trgovinu i usluge, OIB 01746965586, Gornji Vinjani 0, 21260 Gornji Vinjani</item>
    </izvorni_sadrzaj>
    <derivirana_varijabla naziv="DomainObject.Predmet.ProtuStrankaListFormatedWithAdressOIB_1">
      <item>MANUS A. d.o.o. za građevinarstvo, trgovinu i usluge, OIB 01746965586, Gornji Vinjani 0, 21260 Gornji Vinjani</item>
    </derivirana_varijabla>
  </DomainObject.Predmet.ProtuStrankaListFormatedWithAdressOIB>
  <DomainObject.Predmet.ProtuStrankaListNazivFormated>
    <izvorni_sadrzaj>
      <item>MANUS A. d.o.o. za građevinarstvo, trgovinu i usluge</item>
    </izvorni_sadrzaj>
    <derivirana_varijabla naziv="DomainObject.Predmet.ProtuStrankaListNazivFormated_1">
      <item>MANUS A. d.o.o. za građevinarstvo, trgovinu i usluge</item>
    </derivirana_varijabla>
  </DomainObject.Predmet.ProtuStrankaListNazivFormated>
  <DomainObject.Predmet.ProtuStrankaListNazivFormatedOIB>
    <izvorni_sadrzaj>
      <item>MANUS A. d.o.o. za građevinarstvo, trgovinu i usluge, OIB 01746965586</item>
    </izvorni_sadrzaj>
    <derivirana_varijabla naziv="DomainObject.Predmet.ProtuStrankaListNazivFormatedOIB_1">
      <item>MANUS A. d.o.o. za građevinarstvo, trgovinu i usluge, OIB 01746965586</item>
    </derivirana_varijabla>
  </DomainObject.Predmet.ProtuStrankaListNazivFormatedOIB>
  <DomainObject.Predmet.OstaliListFormated>
    <izvorni_sadrzaj>
      <item>Dražan Aračić</item>
    </izvorni_sadrzaj>
    <derivirana_varijabla naziv="DomainObject.Predmet.OstaliListFormated_1">
      <item>Dražan Aračić</item>
    </derivirana_varijabla>
  </DomainObject.Predmet.OstaliListFormated>
  <DomainObject.Predmet.OstaliListFormatedOIB>
    <izvorni_sadrzaj>
      <item>Dražan Aračić, OIB 52412048465</item>
    </izvorni_sadrzaj>
    <derivirana_varijabla naziv="DomainObject.Predmet.OstaliListFormatedOIB_1">
      <item>Dražan Aračić, OIB 52412048465</item>
    </derivirana_varijabla>
  </DomainObject.Predmet.OstaliListFormatedOIB>
  <DomainObject.Predmet.OstaliListFormatedWithAdress>
    <izvorni_sadrzaj>
      <item>Dražan Aračić, Habdelići 8, 10431 Novaki</item>
    </izvorni_sadrzaj>
    <derivirana_varijabla naziv="DomainObject.Predmet.OstaliListFormatedWithAdress_1">
      <item>Dražan Aračić, Habdelići 8, 10431 Novaki</item>
    </derivirana_varijabla>
  </DomainObject.Predmet.OstaliListFormatedWithAdress>
  <DomainObject.Predmet.OstaliListFormatedWithAdressOIB>
    <izvorni_sadrzaj>
      <item>Dražan Aračić, OIB 52412048465, Habdelići 8, 10431 Novaki</item>
    </izvorni_sadrzaj>
    <derivirana_varijabla naziv="DomainObject.Predmet.OstaliListFormatedWithAdressOIB_1">
      <item>Dražan Aračić, OIB 52412048465, Habdelići 8, 10431 Novaki</item>
    </derivirana_varijabla>
  </DomainObject.Predmet.OstaliListFormatedWithAdressOIB>
  <DomainObject.Predmet.OstaliListNazivFormated>
    <izvorni_sadrzaj>
      <item>Dražan Aračić</item>
    </izvorni_sadrzaj>
    <derivirana_varijabla naziv="DomainObject.Predmet.OstaliListNazivFormated_1">
      <item>Dražan Aračić</item>
    </derivirana_varijabla>
  </DomainObject.Predmet.OstaliListNazivFormated>
  <DomainObject.Predmet.OstaliListNazivFormatedOIB>
    <izvorni_sadrzaj>
      <item>Dražan Aračić, OIB 52412048465</item>
    </izvorni_sadrzaj>
    <derivirana_varijabla naziv="DomainObject.Predmet.OstaliListNazivFormatedOIB_1">
      <item>Dražan Aračić, OIB 52412048465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MANUS A. d.o.o. za građevinarstvo, trgovinu i usluge</izvorni_sadrzaj>
    <derivirana_varijabla naziv="DomainObject.Predmet.ProtustrankaIDrugi_1">MANUS A. d.o.o. za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MANUS A. d.o.o. za građevinarstvo, trgovinu i usluge, OIB 01746965586, Gornji Vinjani 0, 21260 Gornji Vinjani</izvorni_sadrzaj>
    <derivirana_varijabla naziv="DomainObject.Predmet.ProtustrankaIDrugiAdressOIB_1">MANUS A. d.o.o. za građevinarstvo, trgovinu i usluge, OIB 01746965586, Gornji Vinjani 0,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MANUS A. d.o.o. za građevinarstvo, trgovinu i usluge</item>
      <item>FINANCIJSKA AGENCIJA, RC SPLIT</item>
      <item>Dražan Aračić</item>
    </izvorni_sadrzaj>
    <derivirana_varijabla naziv="DomainObject.Predmet.SudioniciListNaziv_1">
      <item>MANUS A. d.o.o. za građevinarstvo, trgovinu i usluge</item>
      <item>FINANCIJSKA AGENCIJA, RC SPLIT</item>
      <item>Dražan Aračić</item>
    </derivirana_varijabla>
  </DomainObject.Predmet.SudioniciListNaziv>
  <DomainObject.Predmet.SudioniciListAdressOIB>
    <izvorni_sadrzaj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izvorni_sadrzaj>
    <derivirana_varijabla naziv="DomainObject.Predmet.SudioniciListAdressOIB_1">
      <item>MANUS A. d.o.o. za građevinarstvo, trgovinu i usluge, OIB 01746965586, Gornji Vinjani 0,21260 Gornji Vinjani</item>
      <item>FINANCIJSKA AGENCIJA, RC SPLIT, OIB 85821130368, Mažuranićevo šetalište 24 b,21000 Split</item>
      <item>Dražan Aračić, OIB 52412048465, Habdelići 8,10431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01746965586</item>
      <item>, OIB 85821130368</item>
      <item>, OIB 52412048465</item>
    </izvorni_sadrzaj>
    <derivirana_varijabla naziv="DomainObject.Predmet.SudioniciListNazivOIB_1">
      <item>, OIB 01746965586</item>
      <item>, OIB 85821130368</item>
      <item>, OIB 52412048465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St-954/2017-36</izvorni_sadrzaj>
    <derivirana_varijabla naziv="DomainObject.PredzadnjaOdlukaIzPredmeta.Oznaka_1">St-954/2017-36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484</properties:Words>
  <properties:Characters>2792</properties:Characters>
  <properties:Lines>66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2019-03-11T13:15:00Z</cp:lastPrinted>
  <dcterms:modified xmlns:xsi="http://www.w3.org/2001/XMLSchema-instance" xsi:type="dcterms:W3CDTF">2019-03-11T13:15:00Z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