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006b" w14:paraId="b09006b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B60892">
        <w:t>68</w:t>
      </w:r>
      <w:r w:rsidR="0071015B">
        <w:t>82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71015B">
        <w:t>6882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71015B">
        <w:t xml:space="preserve">M. KOŽALSKI jednostavno društvo s ograničenom odgovornošću za trgovinu i usluge, Zagreb (Grad Zagreb), </w:t>
      </w:r>
      <w:proofErr w:type="spellStart"/>
      <w:r w:rsidR="0071015B">
        <w:t>Cirkovci</w:t>
      </w:r>
      <w:proofErr w:type="spellEnd"/>
      <w:r w:rsidR="0071015B">
        <w:t xml:space="preserve"> 3, OIB: </w:t>
      </w:r>
      <w:proofErr w:type="spellStart"/>
      <w:r w:rsidR="0071015B">
        <w:t>37813903919</w:t>
      </w:r>
      <w:proofErr w:type="spellEnd"/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proofErr w:type="spellStart"/>
      <w:r w:rsidR="0071015B">
        <w:t>25.776</w:t>
      </w:r>
      <w:proofErr w:type="spellEnd"/>
      <w:r w:rsidR="0071015B">
        <w:t>,</w:t>
      </w:r>
      <w:proofErr w:type="spellStart"/>
      <w:r w:rsidR="0071015B">
        <w:t>48</w:t>
      </w:r>
      <w:proofErr w:type="spellEnd"/>
      <w:r w:rsidR="00B60892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1015B">
        <w:t>7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C3302"/>
    <w:rsid w:val="00ED6AA8"/>
    <w:rsid w:val="00ED7074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6882</izvorni_sadrzaj>
    <derivirana_varijabla naziv="DomainObject.Predmet.Broj_1">6882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St-6882/2015</izvorni_sadrzaj>
    <derivirana_varijabla naziv="DomainObject.Predmet.OznakaBroj_1">St-6882/2015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KOŽALSKI j.d.o.o. zastupanog po punomoćniku Mario Kožalski</izvorni_sadrzaj>
    <derivirana_varijabla naziv="DomainObject.Predmet.ProtustrankaFormated_1">  M. KOŽALSKI j.d.o.o. zastupanog po punomoćniku Mario Kožalski</derivirana_varijabla>
  </DomainObject.Predmet.ProtustrankaFormated>
  <DomainObject.Predmet.ProtustrankaFormatedOIB>
    <izvorni_sadrzaj>  M. KOŽALSKI j.d.o.o., OIB 37813903919 zastupanog po punomoćniku Mario Kožalski</izvorni_sadrzaj>
    <derivirana_varijabla naziv="DomainObject.Predmet.ProtustrankaFormatedOIB_1">  M. KOŽALSKI j.d.o.o., OIB 37813903919 zastupanog po punomoćniku Mario Kožalski</derivirana_varijabla>
  </DomainObject.Predmet.ProtustrankaFormatedOIB>
  <DomainObject.Predmet.ProtustrankaFormatedWithAdress>
    <izvorni_sadrzaj> M. KOŽALSKI j.d.o.o., Cirkovci 3, 10000 Zagreb zastupanog po punomoćniku Mario Kožalski</izvorni_sadrzaj>
    <derivirana_varijabla naziv="DomainObject.Predmet.ProtustrankaFormatedWithAdress_1"> M. KOŽALSKI j.d.o.o., Cirkovci 3, 10000 Zagreb zastupanog po punomoćniku Mario Kožalski</derivirana_varijabla>
  </DomainObject.Predmet.ProtustrankaFormatedWithAdress>
  <DomainObject.Predmet.ProtustrankaFormatedWithAdressOIB>
    <izvorni_sadrzaj> M. KOŽALSKI j.d.o.o., OIB 37813903919, Cirkovci 3, 10000 Zagreb zastupanog po punomoćniku Mario Kožalski</izvorni_sadrzaj>
    <derivirana_varijabla naziv="DomainObject.Predmet.ProtustrankaFormatedWithAdressOIB_1"> M. KOŽALSKI j.d.o.o., OIB 37813903919, Cirkovci 3, 10000 Zagreb zastupanog po punomoćniku Mario Kožalski</derivirana_varijabla>
  </DomainObject.Predmet.ProtustrankaFormatedWithAdressOIB>
  <DomainObject.Predmet.ProtustrankaWithAdress>
    <izvorni_sadrzaj>M. KOŽALSKI j.d.o.o. Cirkovci 3, 10000 Zagreb</izvorni_sadrzaj>
    <derivirana_varijabla naziv="DomainObject.Predmet.ProtustrankaWithAdress_1">M. KOŽALSKI j.d.o.o. Cirkovci 3, 10000 Zagreb</derivirana_varijabla>
  </DomainObject.Predmet.ProtustrankaWithAdress>
  <DomainObject.Predmet.ProtustrankaWithAdressOIB>
    <izvorni_sadrzaj>M. KOŽALSKI j.d.o.o., OIB 37813903919, Cirkovci 3, 10000 Zagreb</izvorni_sadrzaj>
    <derivirana_varijabla naziv="DomainObject.Predmet.ProtustrankaWithAdressOIB_1">M. KOŽALSKI j.d.o.o., OIB 37813903919, Cirkovci 3, 10000 Zagreb</derivirana_varijabla>
  </DomainObject.Predmet.ProtustrankaWithAdressOIB>
  <DomainObject.Predmet.ProtustrankaNazivFormated>
    <izvorni_sadrzaj>M. KOŽALSKI j.d.o.o.</izvorni_sadrzaj>
    <derivirana_varijabla naziv="DomainObject.Predmet.ProtustrankaNazivFormated_1">M. KOŽALSKI j.d.o.o.</derivirana_varijabla>
  </DomainObject.Predmet.ProtustrankaNazivFormated>
  <DomainObject.Predmet.ProtustrankaNazivFormatedOIB>
    <izvorni_sadrzaj>M. KOŽALSKI j.d.o.o., OIB 37813903919</izvorni_sadrzaj>
    <derivirana_varijabla naziv="DomainObject.Predmet.ProtustrankaNazivFormatedOIB_1">M. KOŽALSKI j.d.o.o., OIB 37813903919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 KOŽALSKI j.d.o.o. zastupanog po punomoćniku Mario Kožalski</item>
    </izvorni_sadrzaj>
    <derivirana_varijabla naziv="DomainObject.Predmet.ProtuStrankaListFormated_1">
      <item>M. KOŽALSKI j.d.o.o. zastupanog po punomoćniku Mario Kožalski</item>
    </derivirana_varijabla>
  </DomainObject.Predmet.ProtuStrankaListFormated>
  <DomainObject.Predmet.ProtuStrankaListFormatedOIB>
    <izvorni_sadrzaj>
      <item>M. KOŽALSKI j.d.o.o., OIB 37813903919 zastupanog po punomoćniku Mario Kožalski</item>
    </izvorni_sadrzaj>
    <derivirana_varijabla naziv="DomainObject.Predmet.ProtuStrankaListFormatedOIB_1">
      <item>M. KOŽALSKI j.d.o.o., OIB 37813903919 zastupanog po punomoćniku Mario Kožalski</item>
    </derivirana_varijabla>
  </DomainObject.Predmet.ProtuStrankaListFormatedOIB>
  <DomainObject.Predmet.ProtuStrankaListFormatedWithAdress>
    <izvorni_sadrzaj>
      <item>M. KOŽALSKI j.d.o.o., Cirkovci 3, 10000 Zagreb zastupanog po punomoćniku Mario Kožalski</item>
    </izvorni_sadrzaj>
    <derivirana_varijabla naziv="DomainObject.Predmet.ProtuStrankaListFormatedWithAdress_1">
      <item>M. KOŽALSKI j.d.o.o., Cirkovci 3, 10000 Zagreb zastupanog po punomoćniku Mario Kožalski</item>
    </derivirana_varijabla>
  </DomainObject.Predmet.ProtuStrankaListFormatedWithAdress>
  <DomainObject.Predmet.ProtuStrankaListFormatedWithAdressOIB>
    <izvorni_sadrzaj>
      <item>M. KOŽALSKI j.d.o.o., OIB 37813903919, Cirkovci 3, 10000 Zagreb zastupanog po punomoćniku Mario Kožalski</item>
    </izvorni_sadrzaj>
    <derivirana_varijabla naziv="DomainObject.Predmet.ProtuStrankaListFormatedWithAdressOIB_1">
      <item>M. KOŽALSKI j.d.o.o., OIB 37813903919, Cirkovci 3, 10000 Zagreb zastupanog po punomoćniku Mario Kožalski</item>
    </derivirana_varijabla>
  </DomainObject.Predmet.ProtuStrankaListFormatedWithAdressOIB>
  <DomainObject.Predmet.ProtuStrankaListNazivFormated>
    <izvorni_sadrzaj>
      <item>M. KOŽALSKI j.d.o.o.</item>
    </izvorni_sadrzaj>
    <derivirana_varijabla naziv="DomainObject.Predmet.ProtuStrankaListNazivFormated_1">
      <item>M. KOŽALSKI j.d.o.o.</item>
    </derivirana_varijabla>
  </DomainObject.Predmet.ProtuStrankaListNazivFormated>
  <DomainObject.Predmet.ProtuStrankaListNazivFormatedOIB>
    <izvorni_sadrzaj>
      <item>M. KOŽALSKI j.d.o.o., OIB 37813903919</item>
    </izvorni_sadrzaj>
    <derivirana_varijabla naziv="DomainObject.Predmet.ProtuStrankaListNazivFormatedOIB_1">
      <item>M. KOŽALSKI j.d.o.o., OIB 37813903919</item>
    </derivirana_varijabla>
  </DomainObject.Predmet.ProtuStrankaListNazivFormatedOIB>
  <DomainObject.Predmet.OstaliListFormated>
    <izvorni_sadrzaj>
      <item>Mario Kožalski punomoćnik sudionika u postupku M. KOŽALSKI j.d.o.o.</item>
    </izvorni_sadrzaj>
    <derivirana_varijabla naziv="DomainObject.Predmet.OstaliListFormated_1">
      <item>Mario Kožalski punomoćnik sudionika u postupku M. KOŽALSKI j.d.o.o.</item>
    </derivirana_varijabla>
  </DomainObject.Predmet.OstaliListFormated>
  <DomainObject.Predmet.OstaliListFormatedOIB>
    <izvorni_sadrzaj>
      <item>Mario Kožalski, OIB 44135867858 punomoćnik sudionika u postupku M. KOŽALSKI j.d.o.o.</item>
    </izvorni_sadrzaj>
    <derivirana_varijabla naziv="DomainObject.Predmet.OstaliListFormatedOIB_1">
      <item>Mario Kožalski, OIB 44135867858 punomoćnik sudionika u postupku M. KOŽALSKI j.d.o.o.</item>
    </derivirana_varijabla>
  </DomainObject.Predmet.OstaliListFormatedOIB>
  <DomainObject.Predmet.OstaliListFormatedWithAdress>
    <izvorni_sadrzaj>
      <item>Mario Kožalski, Cirkovci 3, 10000 Zagreb punomoćnik sudionika u postupku M. KOŽALSKI j.d.o.o.</item>
    </izvorni_sadrzaj>
    <derivirana_varijabla naziv="DomainObject.Predmet.OstaliListFormatedWithAdress_1">
      <item>Mario Kožalski, Cirkovci 3, 10000 Zagreb punomoćnik sudionika u postupku M. KOŽALSKI j.d.o.o.</item>
    </derivirana_varijabla>
  </DomainObject.Predmet.OstaliListFormatedWithAdress>
  <DomainObject.Predmet.OstaliListFormatedWithAdressOIB>
    <izvorni_sadrzaj>
      <item>Mario Kožalski, OIB 44135867858, Cirkovci 3, 10000 Zagreb punomoćnik sudionika u postupku M. KOŽALSKI j.d.o.o.</item>
    </izvorni_sadrzaj>
    <derivirana_varijabla naziv="DomainObject.Predmet.OstaliListFormatedWithAdressOIB_1">
      <item>Mario Kožalski, OIB 44135867858, Cirkovci 3, 10000 Zagreb punomoćnik sudionika u postupku M. KOŽALSKI j.d.o.o.</item>
    </derivirana_varijabla>
  </DomainObject.Predmet.OstaliListFormatedWithAdressOIB>
  <DomainObject.Predmet.OstaliListNazivFormated>
    <izvorni_sadrzaj>
      <item>Mario Kožalski</item>
    </izvorni_sadrzaj>
    <derivirana_varijabla naziv="DomainObject.Predmet.OstaliListNazivFormated_1">
      <item>Mario Kožalski</item>
    </derivirana_varijabla>
  </DomainObject.Predmet.OstaliListNazivFormated>
  <DomainObject.Predmet.OstaliListNazivFormatedOIB>
    <izvorni_sadrzaj>
      <item>Mario Kožalski, OIB 44135867858</item>
    </izvorni_sadrzaj>
    <derivirana_varijabla naziv="DomainObject.Predmet.OstaliListNazivFormatedOIB_1">
      <item>Mario Kožalski, OIB 44135867858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 KOŽALSKI j.d.o.o.</izvorni_sadrzaj>
    <derivirana_varijabla naziv="DomainObject.Predmet.ProtustrankaIDrugi_1">M. KOŽALSKI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 KOŽALSKI j.d.o.o., OIB 37813903919, Cirkovci 3, 10000 Zagreb</izvorni_sadrzaj>
    <derivirana_varijabla naziv="DomainObject.Predmet.ProtustrankaIDrugiAdressOIB_1">M. KOŽALSKI j.d.o.o., OIB 37813903919, Cirkovci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 KOŽALSKI j.d.o.o.</item>
      <item>Mario Kožalski</item>
    </izvorni_sadrzaj>
    <derivirana_varijabla naziv="DomainObject.Predmet.SudioniciListNaziv_1">
      <item>FINA Regionalni centar Zagreb</item>
      <item>M. KOŽALSKI j.d.o.o.</item>
      <item>Mario Kožalski</item>
    </derivirana_varijabla>
  </DomainObject.Predmet.SudioniciListNaziv>
  <DomainObject.Predmet.SudioniciListAdressOIB>
    <izvorni_sadrzaj>
      <item>FINA Regionalni centar Zagreb, OIB 85821130368, Trg svibanjskih žrtava 1995. 1,10000 Zagreb</item>
      <item>M. KOŽALSKI j.d.o.o., OIB 37813903919, Cirkovci 3,10000 Zagreb</item>
      <item>Mario Kožalski, OIB 44135867858, Cirkovci 3,10000 Zagreb</item>
    </izvorni_sadrzaj>
    <derivirana_varijabla naziv="DomainObject.Predmet.SudioniciListAdressOIB_1">
      <item>FINA Regionalni centar Zagreb, OIB 85821130368, Trg svibanjskih žrtava 1995. 1,10000 Zagreb</item>
      <item>M. KOŽALSKI j.d.o.o., OIB 37813903919, Cirkovci 3,10000 Zagreb</item>
      <item>Mario Kožalski, OIB 44135867858, Cirkovci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37813903919</item>
      <item>, OIB 44135867858</item>
    </izvorni_sadrzaj>
    <derivirana_varijabla naziv="DomainObject.Predmet.SudioniciListNazivOIB_1">
      <item>, OIB 85821130368</item>
      <item>, OIB 37813903919</item>
      <item>, OIB 44135867858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1502</properties:Characters>
  <properties:Lines>42</properties:Lines>
  <properties:Paragraphs>18</properties:Paragraphs>
  <properties:TotalTime>818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2016-03-07T06:57:00Z</cp:lastPrinted>
  <dcterms:modified xmlns:xsi="http://www.w3.org/2001/XMLSchema-instance" xsi:type="dcterms:W3CDTF">2016-03-07T06:59:00Z</dcterms:modified>
  <cp:revision>131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