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0762" w14:paraId="f85076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1440" w:rsidP="001C1440" w:rsidR="001C1440">
      <w:pPr>
        <w:pStyle w:val="Bezproreda"/>
        <w:ind w:firstLine="708" w:left="6372"/>
      </w:pPr>
      <w:r>
        <w:t>1 St-362/2017-2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  <w:jc w:val="center"/>
      </w:pPr>
      <w:r>
        <w:t>R E P U B L I K A       H R V A T S K A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  <w:jc w:val="center"/>
      </w:pPr>
      <w:r>
        <w:t>R J E Š E N J E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 xml:space="preserve">TRGOVAČKI SUD U BJELOVARU, po  sucu Branki Pleskalt,  u predmetu predlagatelja FINA RC ZAGERB, Podružnica Varaždin,  nad trgovačkim društvom MILLENNIUM STAR j.do.o. za trgovinu, ugostiteljstvo i marketing </w:t>
      </w:r>
      <w:proofErr w:type="spellStart"/>
      <w:r>
        <w:t>Osečka</w:t>
      </w:r>
      <w:proofErr w:type="spellEnd"/>
      <w:r>
        <w:t xml:space="preserve">, </w:t>
      </w:r>
      <w:proofErr w:type="spellStart"/>
      <w:r>
        <w:t>Osečka</w:t>
      </w:r>
      <w:proofErr w:type="spellEnd"/>
      <w:r>
        <w:t xml:space="preserve"> 45, Ivanec, OIB: 58364436292, dana  24.  kolovoza  2017. godine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  <w:jc w:val="center"/>
      </w:pPr>
      <w:r>
        <w:t>r i j e š i o     j e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MILLENNIUM STAR j.do.o. za trgovinu, ugostiteljstvo i marketing </w:t>
      </w:r>
      <w:proofErr w:type="spellStart"/>
      <w:r>
        <w:t>Osečka</w:t>
      </w:r>
      <w:proofErr w:type="spellEnd"/>
      <w:r>
        <w:t xml:space="preserve">, </w:t>
      </w:r>
      <w:proofErr w:type="spellStart"/>
      <w:r>
        <w:t>Osečka</w:t>
      </w:r>
      <w:proofErr w:type="spellEnd"/>
      <w:r>
        <w:t xml:space="preserve"> 45, Ivanec, OIB: 58364436292.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  <w:jc w:val="center"/>
      </w:pPr>
      <w:r>
        <w:t>4.  listopada  2017. godine u 10,00 sati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Krunoslav </w:t>
      </w:r>
      <w:proofErr w:type="spellStart"/>
      <w:r>
        <w:t>Grđan</w:t>
      </w:r>
      <w:proofErr w:type="spellEnd"/>
      <w:r>
        <w:t xml:space="preserve">, </w:t>
      </w:r>
    </w:p>
    <w:p w:rsidRDefault="001C1440" w:rsidP="001C1440" w:rsidR="001C1440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 xml:space="preserve">III Poziva se zastupnik po Zakonu dužnika Krunoslav </w:t>
      </w:r>
      <w:proofErr w:type="spellStart"/>
      <w:r>
        <w:t>Grđan</w:t>
      </w:r>
      <w:proofErr w:type="spellEnd"/>
      <w:r>
        <w:t xml:space="preserve">, da u roku od 8 dana dostavi na spis ovjerovljeni popis imovine i obveza stečajnog dužnika. 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  <w:jc w:val="center"/>
      </w:pPr>
      <w:r>
        <w:t>Obrazloženje</w:t>
      </w:r>
    </w:p>
    <w:p w:rsidRDefault="001C1440" w:rsidP="001C1440" w:rsidR="001C1440">
      <w:pPr>
        <w:pStyle w:val="Bezproreda"/>
      </w:pPr>
    </w:p>
    <w:p w:rsidRDefault="001C1440" w:rsidP="001C1440" w:rsidR="001C1440">
      <w:r>
        <w:lastRenderedPageBreak/>
        <w:t xml:space="preserve">FINA RC ZAGREB, Podružnica Varaždin  je   dana 24. ožujka  2017. godine   podnio   prijedlog za otvaranje stečajnog postupka nad  dužnikom MILLENNIUM STAR j.do.o. za trgovinu, ugostiteljstvo i marketing </w:t>
      </w:r>
      <w:proofErr w:type="spellStart"/>
      <w:r>
        <w:t>Osečka</w:t>
      </w:r>
      <w:proofErr w:type="spellEnd"/>
      <w:r>
        <w:t xml:space="preserve">, </w:t>
      </w:r>
      <w:proofErr w:type="spellStart"/>
      <w:r>
        <w:t>Osečka</w:t>
      </w:r>
      <w:proofErr w:type="spellEnd"/>
      <w:r>
        <w:t xml:space="preserve"> 45, Ivanec, OIB: 58364436292.</w:t>
      </w:r>
    </w:p>
    <w:p w:rsidRDefault="001C1440" w:rsidP="001C1440" w:rsidR="001C1440"/>
    <w:p w:rsidRDefault="001C1440" w:rsidP="001C1440" w:rsidR="001C1440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1C1440" w:rsidP="001C1440" w:rsidR="001C1440">
      <w:pPr>
        <w:pStyle w:val="Bezproreda"/>
      </w:pPr>
    </w:p>
    <w:p w:rsidRDefault="001C1440" w:rsidP="001C1440" w:rsidR="001C1440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MILLENNIUM STAR j.do.o. za trgovinu, ugostiteljstvo i marketing </w:t>
      </w:r>
      <w:proofErr w:type="spellStart"/>
      <w:r>
        <w:t>Osečka</w:t>
      </w:r>
      <w:proofErr w:type="spellEnd"/>
      <w:r>
        <w:t xml:space="preserve">, </w:t>
      </w:r>
      <w:proofErr w:type="spellStart"/>
      <w:r>
        <w:t>Osečka</w:t>
      </w:r>
      <w:proofErr w:type="spellEnd"/>
      <w:r>
        <w:t xml:space="preserve"> 45, Ivanec, OIB: 58364436292, a u skladu s  odredbom članka 115. Stečajnog zakona. 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>Temeljem iznijetog riješeno je kao u izreci.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 xml:space="preserve">Bjelovar,   24.  kolovoza  2017.   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 xml:space="preserve">                                                               </w:t>
      </w:r>
      <w:r>
        <w:t xml:space="preserve">            </w:t>
      </w:r>
      <w:bookmarkStart w:name="_GoBack" w:id="0"/>
      <w:bookmarkEnd w:id="0"/>
      <w:r>
        <w:t xml:space="preserve"> BRANKA PLESKALT v.r.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C1440" w:rsidP="001C1440" w:rsidR="001C14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1C1440" w:rsidP="001C1440" w:rsidR="001C1440">
      <w:pPr>
        <w:pStyle w:val="Bezproreda"/>
      </w:pPr>
    </w:p>
    <w:p w:rsidRDefault="001C1440" w:rsidP="001C1440" w:rsidR="001C1440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C1440" w:rsidP="001C1440" w:rsidR="001C1440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1C1440" w:rsidP="001C1440" w:rsidR="001C1440">
      <w:pPr>
        <w:pStyle w:val="Bezproreda"/>
      </w:pPr>
    </w:p>
    <w:p w:rsidRDefault="00AE649C" w:rsidP="001C144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44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St-362/2017-2</izvorni_sadrzaj>
    <derivirana_varijabla naziv="DomainObject.Oznaka_1">St-362/2017-2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MILLENNIUM STAR jednostavno društvo s ograničenom odgovornošću za trgovinu, ugostiteljstvo i marketing</izvorni_sadrzaj>
    <derivirana_varijabla naziv="DomainObject.Predmet.ProtustrankaFormated_1">  MILLENNIUM STAR jednostavno društvo s ograničenom odgovornošću za trgovinu, ugostiteljstvo i marketing</derivirana_varijabla>
  </DomainObject.Predmet.ProtustrankaFormated>
  <DomainObject.Predmet.ProtustrankaFormatedOIB>
    <izvorni_sadrzaj>  MILLENNIUM STAR jednostavno društvo s ograničenom odgovornošću za trgovinu, ugostiteljstvo i marketing, OIB 58364436292</izvorni_sadrzaj>
    <derivirana_varijabla naziv="DomainObject.Predmet.ProtustrankaFormatedOIB_1">  MILLENNIUM STAR jednostavno društvo s ograničenom odgovornošću za trgovinu, ugostiteljstvo i marketing, OIB 58364436292</derivirana_varijabla>
  </DomainObject.Predmet.ProtustrankaFormatedOIB>
  <DomainObject.Predmet.ProtustrankaFormatedWithAdress>
    <izvorni_sadrzaj> MILLENNIUM STAR jednostavno društvo s ograničenom odgovornošću za trgovinu, ugostiteljstvo i marketing, Osečka 45, 42242 Osečka</izvorni_sadrzaj>
    <derivirana_varijabla naziv="DomainObject.Predmet.ProtustrankaFormatedWithAdress_1"> MILLENNIUM STAR jednostavno društvo s ograničenom odgovornošću za trgovinu, ugostiteljstvo i marketing, Osečka 45, 42242 Osečka</derivirana_varijabla>
  </DomainObject.Predmet.ProtustrankaFormatedWithAdress>
  <DomainObject.Predmet.ProtustrankaFormatedWithAdressOIB>
    <izvorni_sadrzaj> MILLENNIUM STAR jednostavno društvo s ograničenom odgovornošću za trgovinu, ugostiteljstvo i marketing, OIB 58364436292, Osečka 45, 42242 Osečka</izvorni_sadrzaj>
    <derivirana_varijabla naziv="DomainObject.Predmet.ProtustrankaFormatedWithAdressOIB_1"> MILLENNIUM STAR jednostavno društvo s ograničenom odgovornošću za trgovinu, ugostiteljstvo i marketing, OIB 58364436292, Osečka 45, 42242 Osečka</derivirana_varijabla>
  </DomainObject.Predmet.ProtustrankaFormatedWithAdressOIB>
  <DomainObject.Predmet.ProtustrankaWithAdress>
    <izvorni_sadrzaj>MILLENNIUM STAR jednostavno društvo s ograničenom odgovornošću za trgovinu, ugostiteljstvo i marketing Osečka 45, 42242 Osečka</izvorni_sadrzaj>
    <derivirana_varijabla naziv="DomainObject.Predmet.ProtustrankaWithAdress_1">MILLENNIUM STAR jednostavno društvo s ograničenom odgovornošću za trgovinu, ugostiteljstvo i marketing Osečka 45, 42242 Osečka</derivirana_varijabla>
  </DomainObject.Predmet.ProtustrankaWithAdress>
  <DomainObject.Predmet.ProtustrankaWithAdressOIB>
    <izvorni_sadrzaj>MILLENNIUM STAR jednostavno društvo s ograničenom odgovornošću za trgovinu, ugostiteljstvo i marketing, OIB 58364436292, Osečka 45, 42242 Osečka</izvorni_sadrzaj>
    <derivirana_varijabla naziv="DomainObject.Predmet.ProtustrankaWithAdressOIB_1">MILLENNIUM STAR jednostavno društvo s ograničenom odgovornošću za trgovinu, ugostiteljstvo i marketing, OIB 58364436292, Osečka 45, 42242 Osečka</derivirana_varijabla>
  </DomainObject.Predmet.ProtustrankaWithAdressOIB>
  <DomainObject.Predmet.ProtustrankaNazivFormated>
    <izvorni_sadrzaj>MILLENNIUM STAR jednostavno društvo s ograničenom odgovornošću za trgovinu, ugostiteljstvo i marketing</izvorni_sadrzaj>
    <derivirana_varijabla naziv="DomainObject.Predmet.ProtustrankaNazivFormated_1">MILLENNIUM STAR jednostavno društvo s ograničenom odgovornošću za trgovinu, ugostiteljstvo i marketing</derivirana_varijabla>
  </DomainObject.Predmet.ProtustrankaNazivFormated>
  <DomainObject.Predmet.ProtustrankaNazivFormatedOIB>
    <izvorni_sadrzaj>MILLENNIUM STAR jednostavno društvo s ograničenom odgovornošću za trgovinu, ugostiteljstvo i marketing, OIB 58364436292</izvorni_sadrzaj>
    <derivirana_varijabla naziv="DomainObject.Predmet.ProtustrankaNazivFormatedOIB_1">MILLENNIUM STAR jednostavno društvo s ograničenom odgovornošću za trgovinu, ugostiteljstvo i marketing, OIB 58364436292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MILLENNIUM STAR jednostavno društvo s ograničenom odgovornošću za trgovinu, ugostiteljstvo i marketing</item>
    </izvorni_sadrzaj>
    <derivirana_varijabla naziv="DomainObject.Predmet.ProtuStrankaListFormated_1">
      <item>MILLENNIUM STAR jednostavno društvo s ograničenom odgovornošću za trgovinu, ugostiteljstvo i marketing</item>
    </derivirana_varijabla>
  </DomainObject.Predmet.ProtuStrankaListFormated>
  <DomainObject.Predmet.ProtuStrankaListFormatedOIB>
    <izvorni_sadrzaj>
      <item>MILLENNIUM STAR jednostavno društvo s ograničenom odgovornošću za trgovinu, ugostiteljstvo i marketing, OIB 58364436292</item>
    </izvorni_sadrzaj>
    <derivirana_varijabla naziv="DomainObject.Predmet.ProtuStrankaListFormatedOIB_1">
      <item>MILLENNIUM STAR jednostavno društvo s ograničenom odgovornošću za trgovinu, ugostiteljstvo i marketing, OIB 58364436292</item>
    </derivirana_varijabla>
  </DomainObject.Predmet.ProtuStrankaListFormatedOIB>
  <DomainObject.Predmet.ProtuStrankaListFormatedWithAdress>
    <izvorni_sadrzaj>
      <item>MILLENNIUM STAR jednostavno društvo s ograničenom odgovornošću za trgovinu, ugostiteljstvo i marketing, Osečka 45, 42242 Osečka</item>
    </izvorni_sadrzaj>
    <derivirana_varijabla naziv="DomainObject.Predmet.ProtuStrankaListFormatedWithAdress_1">
      <item>MILLENNIUM STAR jednostavno društvo s ograničenom odgovornošću za trgovinu, ugostiteljstvo i marketing, Osečka 45, 42242 Osečka</item>
    </derivirana_varijabla>
  </DomainObject.Predmet.ProtuStrankaListFormatedWithAdress>
  <DomainObject.Predmet.ProtuStrankaListFormatedWithAdressOIB>
    <izvorni_sadrzaj>
      <item>MILLENNIUM STAR jednostavno društvo s ograničenom odgovornošću za trgovinu, ugostiteljstvo i marketing, OIB 58364436292, Osečka 45, 42242 Osečka</item>
    </izvorni_sadrzaj>
    <derivirana_varijabla naziv="DomainObject.Predmet.ProtuStrankaListFormatedWithAdressOIB_1">
      <item>MILLENNIUM STAR jednostavno društvo s ograničenom odgovornošću za trgovinu, ugostiteljstvo i marketing, OIB 58364436292, Osečka 45, 42242 Osečka</item>
    </derivirana_varijabla>
  </DomainObject.Predmet.ProtuStrankaListFormatedWithAdressOIB>
  <DomainObject.Predmet.ProtuStrankaListNazivFormated>
    <izvorni_sadrzaj>
      <item>MILLENNIUM STAR jednostavno društvo s ograničenom odgovornošću za trgovinu, ugostiteljstvo i marketing</item>
    </izvorni_sadrzaj>
    <derivirana_varijabla naziv="DomainObject.Predmet.ProtuStrankaListNazivFormated_1">
      <item>MILLENNIUM STAR jednostavno društvo s ograničenom odgovornošću za trgovinu, ugostiteljstvo i marketing</item>
    </derivirana_varijabla>
  </DomainObject.Predmet.ProtuStrankaListNazivFormated>
  <DomainObject.Predmet.ProtuStrankaListNazivFormatedOIB>
    <izvorni_sadrzaj>
      <item>MILLENNIUM STAR jednostavno društvo s ograničenom odgovornošću za trgovinu, ugostiteljstvo i marketing, OIB 58364436292</item>
    </izvorni_sadrzaj>
    <derivirana_varijabla naziv="DomainObject.Predmet.ProtuStrankaListNazivFormatedOIB_1">
      <item>MILLENNIUM STAR jednostavno društvo s ograničenom odgovornošću za trgovinu, ugostiteljstvo i marketing, OIB 58364436292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St-362/2017-2</izvorni_sadrzaj>
    <derivirana_varijabla naziv="DomainObject.PoslovniBrojDokumenta_1">St-362/2017-2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MILLENNIUM STAR jednostavno društvo s ograničenom odgovornošću za trgovinu, ugostiteljstvo i marketing</izvorni_sadrzaj>
    <derivirana_varijabla naziv="DomainObject.Predmet.ProtustrankaIDrugi_1">MILLENNIUM STAR jednostavno društvo s ograničenom odgovornošću za trgovinu, ugostiteljstvo i marketing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MILLENNIUM STAR jednostavno društvo s ograničenom odgovornošću za trgovinu, ugostiteljstvo i marketing, OIB 58364436292, Osečka 45, 42242 Osečka</izvorni_sadrzaj>
    <derivirana_varijabla naziv="DomainObject.Predmet.ProtustrankaIDrugiAdressOIB_1">MILLENNIUM STAR jednostavno društvo s ograničenom odgovornošću za trgovinu, ugostiteljstvo i marketing, OIB 58364436292, Osečka 45, 42242 Osečka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MILLENNIUM STAR jednostavno društvo s ograničenom odgovornošću za trgovinu, ugostiteljstvo i marketing</item>
      <item>Sudski registar</item>
      <item>e-oglasna ploča</item>
    </izvorni_sadrzaj>
    <derivirana_varijabla naziv="DomainObject.Predmet.SudioniciListNaziv_1">
      <item>Financijska agencija, RC ZAGREB, Podružnica VARAŽDIN</item>
      <item>MILLENNIUM STAR jednostavno društvo s ograničenom odgovornošću za trgovinu, ugostiteljstvo i marketing</item>
      <item>Sudski registar</item>
      <item>e-oglasna ploča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MILLENNIUM STAR jednostavno društvo s ograničenom odgovornošću za trgovinu, ugostiteljstvo i marketing, OIB 58364436292, Osečka 45,42242 Osečka</item>
      <item>Sudski registar</item>
      <item>e-oglasna ploča</item>
    </izvorni_sadrzaj>
    <derivirana_varijabla naziv="DomainObject.Predmet.SudioniciListAdressOIB_1">
      <item>Financijska agencija, RC ZAGREB, Podružnica VARAŽDIN, OIB 85821130368, A. Cesarca 2,42000 Varaždin</item>
      <item>MILLENNIUM STAR jednostavno društvo s ograničenom odgovornošću za trgovinu, ugostiteljstvo i marketing, OIB 58364436292, Osečka 45,42242 Osečka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AD090-FA85-466F-84F1-C12009AA8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2161</properties:Characters>
  <properties:Lines>78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St-362/2017-2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