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24ad" w14:paraId="31324ad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366597">
        <w:t>600</w:t>
      </w:r>
      <w:r w:rsidR="007D047B">
        <w:t>/16-</w:t>
      </w:r>
      <w:r w:rsidR="00366597">
        <w:t>10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DF4452" w:rsidRPr="00DF4452">
        <w:t>DOMO-MONT d.o.o. Retkovci, B. Radića 94, OIB: 46257211669, MBS: 030130600</w:t>
      </w:r>
      <w:r w:rsidR="00DF4452">
        <w:rPr>
          <w:b/>
        </w:rPr>
        <w:t xml:space="preserve"> </w:t>
      </w:r>
      <w:r w:rsidR="002F3F8D">
        <w:t xml:space="preserve">dana </w:t>
      </w:r>
      <w:r w:rsidR="00366597">
        <w:t>22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DF4452" w:rsidRPr="00DF4452">
        <w:t>DOMO-MONT d.o.o. Retkovci, B. Radića 94, OIB: 46257211669, MBS: 030130600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DF4452">
        <w:t>600</w:t>
      </w:r>
      <w:r w:rsidRPr="00AE7D44">
        <w:t>-16</w:t>
      </w:r>
      <w:r>
        <w:t xml:space="preserve"> kod Hrvatske poštanske banke iznos od </w:t>
      </w:r>
      <w:r w:rsidR="000A6DA2">
        <w:t>30.</w:t>
      </w:r>
      <w:r w:rsidR="00DF4452">
        <w:t>000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DF4452">
        <w:t>15</w:t>
      </w:r>
      <w:r w:rsidR="007D047B">
        <w:t xml:space="preserve">. </w:t>
      </w:r>
      <w:r w:rsidR="00DF4452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DF4452" w:rsidRPr="00DF4452">
        <w:t>DOMO-MONT d.o.o. Retkovci, B. Radića 94, OIB: 46257211669, MBS: 030130600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St-600/16-10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DF4452">
        <w:t>600</w:t>
      </w:r>
      <w:r w:rsidR="00411A7F">
        <w:t xml:space="preserve">/16 od </w:t>
      </w:r>
      <w:r w:rsidR="00DF4452">
        <w:t>18</w:t>
      </w:r>
      <w:r w:rsidR="007D047B">
        <w:t xml:space="preserve">. </w:t>
      </w:r>
      <w:r w:rsidR="00DF4452">
        <w:t>siječnj</w:t>
      </w:r>
      <w:r w:rsidR="00295906">
        <w:t>a</w:t>
      </w:r>
      <w:r w:rsidR="00411A7F">
        <w:t xml:space="preserve"> </w:t>
      </w:r>
      <w:r w:rsidR="00FD751B">
        <w:t>2016.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DF4452">
        <w:t>30.000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366597">
        <w:t>22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22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7F61D9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7F61D9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7F6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F6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F6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7F6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F6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F6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 - mont d.o.o. za građevinarstvo i trgovinu</izvorni_sadrzaj>
    <derivirana_varijabla naziv="DomainObject.Predmet.ProtustrankaFormated_1">  Domo - mont d.o.o. za građevinarstvo i trgovinu</derivirana_varijabla>
  </DomainObject.Predmet.ProtustrankaFormated>
  <DomainObject.Predmet.ProtustrankaFormatedOIB>
    <izvorni_sadrzaj>  Domo - mont d.o.o. za građevinarstvo i trgovinu, OIB 46257211669</izvorni_sadrzaj>
    <derivirana_varijabla naziv="DomainObject.Predmet.ProtustrankaFormatedOIB_1">  Domo - mont d.o.o. za građevinarstvo i trgovinu, OIB 46257211669</derivirana_varijabla>
  </DomainObject.Predmet.ProtustrankaFormatedOIB>
  <DomainObject.Predmet.ProtustrankaFormatedWithAdress>
    <izvorni_sadrzaj> Domo - mont d.o.o. za građevinarstvo i trgovinu, Braće Radića 94, 32281 Retkovci</izvorni_sadrzaj>
    <derivirana_varijabla naziv="DomainObject.Predmet.ProtustrankaFormatedWithAdress_1"> Domo - mont d.o.o. za građevinarstvo i trgovinu, Braće Radića 94, 32281 Retkovci</derivirana_varijabla>
  </DomainObject.Predmet.ProtustrankaFormatedWithAdress>
  <DomainObject.Predmet.ProtustrankaFormatedWithAdressOIB>
    <izvorni_sadrzaj> Domo - mont d.o.o. za građevinarstvo i trgovinu, OIB 46257211669, Braće Radića 94, 32281 Retkovci</izvorni_sadrzaj>
    <derivirana_varijabla naziv="DomainObject.Predmet.ProtustrankaFormatedWithAdressOIB_1"> Domo - mont d.o.o. za građevinarstvo i trgovinu, OIB 46257211669, Braće Radića 94, 32281 Retkovci</derivirana_varijabla>
  </DomainObject.Predmet.ProtustrankaFormatedWithAdressOIB>
  <DomainObject.Predmet.ProtustrankaWithAdress>
    <izvorni_sadrzaj>Domo - mont d.o.o. za građevinarstvo i trgovinu Braće Radića 94, 32281 Retkovci</izvorni_sadrzaj>
    <derivirana_varijabla naziv="DomainObject.Predmet.ProtustrankaWithAdress_1">Domo - mont d.o.o. za građevinarstvo i trgovinu Braće Radića 94, 32281 Retkovci</derivirana_varijabla>
  </DomainObject.Predmet.ProtustrankaWithAdress>
  <DomainObject.Predmet.ProtustrankaWithAdressOIB>
    <izvorni_sadrzaj>Domo - mont d.o.o. za građevinarstvo i trgovinu, OIB 46257211669, Braće Radića 94, 32281 Retkovci</izvorni_sadrzaj>
    <derivirana_varijabla naziv="DomainObject.Predmet.ProtustrankaWithAdressOIB_1">Domo - mont d.o.o. za građevinarstvo i trgovinu, OIB 46257211669, Braće Radića 94, 32281 Retkovci</derivirana_varijabla>
  </DomainObject.Predmet.ProtustrankaWithAdressOIB>
  <DomainObject.Predmet.ProtustrankaNazivFormated>
    <izvorni_sadrzaj>Domo - mont d.o.o. za građevinarstvo i trgovinu</izvorni_sadrzaj>
    <derivirana_varijabla naziv="DomainObject.Predmet.ProtustrankaNazivFormated_1">Domo - mont d.o.o. za građevinarstvo i trgovinu</derivirana_varijabla>
  </DomainObject.Predmet.ProtustrankaNazivFormated>
  <DomainObject.Predmet.ProtustrankaNazivFormatedOIB>
    <izvorni_sadrzaj>Domo - mont d.o.o. za građevinarstvo i trgovinu, OIB 46257211669</izvorni_sadrzaj>
    <derivirana_varijabla naziv="DomainObject.Predmet.ProtustrankaNazivFormatedOIB_1">Domo - mont d.o.o. za građevinarstvo i trgovinu, OIB 46257211669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Domo - mont d.o.o. za građevinarstvo i trgovinu</item>
    </izvorni_sadrzaj>
    <derivirana_varijabla naziv="DomainObject.Predmet.ProtuStrankaListFormated_1">
      <item>Domo - mont d.o.o. za građevinarstvo i trgovinu</item>
    </derivirana_varijabla>
  </DomainObject.Predmet.ProtuStrankaListFormated>
  <DomainObject.Predmet.ProtuStrankaListFormatedOIB>
    <izvorni_sadrzaj>
      <item>Domo - mont d.o.o. za građevinarstvo i trgovinu, OIB 46257211669</item>
    </izvorni_sadrzaj>
    <derivirana_varijabla naziv="DomainObject.Predmet.ProtuStrankaListFormatedOIB_1">
      <item>Domo - mont d.o.o. za građevinarstvo i trgovinu, OIB 46257211669</item>
    </derivirana_varijabla>
  </DomainObject.Predmet.ProtuStrankaListFormatedOIB>
  <DomainObject.Predmet.ProtuStrankaListFormatedWithAdress>
    <izvorni_sadrzaj>
      <item>Domo - mont d.o.o. za građevinarstvo i trgovinu, Braće Radića 94, 32281 Retkovci</item>
    </izvorni_sadrzaj>
    <derivirana_varijabla naziv="DomainObject.Predmet.ProtuStrankaListFormatedWithAdress_1">
      <item>Domo - mont d.o.o. za građevinarstvo i trgovinu, Braće Radića 94, 32281 Retkovci</item>
    </derivirana_varijabla>
  </DomainObject.Predmet.ProtuStrankaListFormatedWithAdress>
  <DomainObject.Predmet.ProtuStrankaListFormatedWithAdressOIB>
    <izvorni_sadrzaj>
      <item>Domo - mont d.o.o. za građevinarstvo i trgovinu, OIB 46257211669, Braće Radića 94, 32281 Retkovci</item>
    </izvorni_sadrzaj>
    <derivirana_varijabla naziv="DomainObject.Predmet.ProtuStrankaListFormatedWithAdressOIB_1">
      <item>Domo - mont d.o.o. za građevinarstvo i trgovinu, OIB 46257211669, Braće Radića 94, 32281 Retkovci</item>
    </derivirana_varijabla>
  </DomainObject.Predmet.ProtuStrankaListFormatedWithAdressOIB>
  <DomainObject.Predmet.ProtuStrankaListNazivFormated>
    <izvorni_sadrzaj>
      <item>Domo - mont d.o.o. za građevinarstvo i trgovinu</item>
    </izvorni_sadrzaj>
    <derivirana_varijabla naziv="DomainObject.Predmet.ProtuStrankaListNazivFormated_1">
      <item>Domo - mont d.o.o. za građevinarstvo i trgovinu</item>
    </derivirana_varijabla>
  </DomainObject.Predmet.ProtuStrankaListNazivFormated>
  <DomainObject.Predmet.ProtuStrankaListNazivFormatedOIB>
    <izvorni_sadrzaj>
      <item>Domo - mont d.o.o. za građevinarstvo i trgovinu, OIB 46257211669</item>
    </izvorni_sadrzaj>
    <derivirana_varijabla naziv="DomainObject.Predmet.ProtuStrankaListNazivFormatedOIB_1">
      <item>Domo - mont d.o.o. za građevinarstvo i trgovinu, OIB 46257211669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Domo - mont d.o.o. za građevinarstvo i trgovinu</izvorni_sadrzaj>
    <derivirana_varijabla naziv="DomainObject.Predmet.ProtustrankaIDrugi_1">Domo - mont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Domo - mont d.o.o. za građevinarstvo i trgovinu, OIB 46257211669, Braće Radića 94, 32281 Retkovci</izvorni_sadrzaj>
    <derivirana_varijabla naziv="DomainObject.Predmet.ProtustrankaIDrugiAdressOIB_1">Domo - mont d.o.o. za građevinarstvo i trgovinu, OIB 46257211669, Braće Radića 94,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Domo - mont d.o.o. za građevinarstvo i trgovinu</item>
    </izvorni_sadrzaj>
    <derivirana_varijabla naziv="DomainObject.Predmet.SudioniciListNaziv_1">
      <item>FINA RC OSIJEK</item>
      <item>Domo - mont d.o.o. za građevinarstvo i trgovinu</item>
    </derivirana_varijabla>
  </DomainObject.Predmet.SudioniciListNaziv>
  <DomainObject.Predmet.SudioniciListAdressOIB>
    <izvorni_sadrzaj>
      <item>FINA RC OSIJEK, OIB 85821130368</item>
      <item>Domo - mont d.o.o. za građevinarstvo i trgovinu, OIB 46257211669, Braće Radića 94,32281 Retkovci</item>
    </izvorni_sadrzaj>
    <derivirana_varijabla naziv="DomainObject.Predmet.SudioniciListAdressOIB_1">
      <item>FINA RC OSIJEK, OIB 85821130368</item>
      <item>Domo - mont d.o.o. za građevinarstvo i trgovinu, OIB 46257211669, Braće Radića 94,32281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46257211669</item>
    </izvorni_sadrzaj>
    <derivirana_varijabla naziv="DomainObject.Predmet.SudioniciListNazivOIB_1">
      <item>, OIB 85821130368</item>
      <item>, OIB 46257211669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3B15B-102B-4A8B-BD3E-626CB569B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2199</properties:Characters>
  <properties:Lines>88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2017-02-22T07:37:00Z</dcterms:created>
  <dc:creator>hermanj</dc:creator>
  <cp:lastModifiedBy>Maja Videnović</cp:lastModifiedBy>
  <cp:lastPrinted>2017-01-31T08:22:00Z</cp:lastPrinted>
  <dcterms:modified xmlns:xsi="http://www.w3.org/2001/XMLSchema-instance" xsi:type="dcterms:W3CDTF">2017-02-22T07:43:00Z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