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6cc1" w14:paraId="3886cc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735AB">
        <w:rPr>
          <w:rFonts w:cs="Times New Roman" w:hAnsi="Times New Roman" w:ascii="Times New Roman"/>
          <w:b w:val="false"/>
          <w:sz w:val="24"/>
          <w:szCs w:val="24"/>
        </w:rPr>
        <w:t>3044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735AB">
        <w:t>MK PLIN d.o.o., Zagreb, Trg J. F. Kennedya 6b, OIB: 52995276615</w:t>
      </w:r>
      <w:r w:rsidR="00424E38">
        <w:t xml:space="preserve">,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735AB">
        <w:t>MK PLIN d.o.o., Zagreb, Trg J. F. Kennedya 6b, OIB: 52995276615,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735AB">
        <w:t>4</w:t>
      </w:r>
      <w:r w:rsidR="00424E38">
        <w:t>. listopada</w:t>
      </w:r>
      <w:r w:rsidR="00957736">
        <w:t xml:space="preserve"> 2017.</w:t>
      </w:r>
      <w:r>
        <w:t xml:space="preserve"> u </w:t>
      </w:r>
      <w:r w:rsidR="00D735AB">
        <w:t>9,30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D735AB">
        <w:t>,</w:t>
      </w:r>
    </w:p>
    <w:p w:rsidRDefault="00D735AB" w:rsidP="003028CD" w:rsidR="007C4F1C">
      <w:pPr>
        <w:pStyle w:val="Odlomakpopisa"/>
        <w:numPr>
          <w:ilvl w:val="1"/>
          <w:numId w:val="6"/>
        </w:numPr>
        <w:jc w:val="both"/>
      </w:pPr>
      <w:r>
        <w:t>privremeni stečajni upravitelj Zlatko Kosec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803B46" w:rsidP="00D971AC" w:rsidR="00803B46" w:rsidRPr="00DE5FCD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(čl 19. st. 7. SZ-a).</w:t>
      </w:r>
      <w:r w:rsidR="00276930">
        <w:t xml:space="preserve">                    </w:t>
      </w:r>
      <w:r w:rsidR="00803B46">
        <w:t>Za točnost otpravka-</w:t>
      </w:r>
    </w:p>
    <w:p w:rsidRDefault="00803B46" w:rsidP="00AA5037" w:rsidR="002C5A29" w:rsidRPr="002365A1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F6D" w:rsidR="00A72F6D">
      <w:r>
        <w:separator/>
      </w:r>
    </w:p>
  </w:endnote>
  <w:endnote w:id="0" w:type="continuationSeparator">
    <w:p w:rsidRDefault="00A72F6D" w:rsidR="00A7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F6D" w:rsidR="00A72F6D">
      <w:r>
        <w:separator/>
      </w:r>
    </w:p>
  </w:footnote>
  <w:footnote w:id="0" w:type="continuationSeparator">
    <w:p w:rsidRDefault="00A72F6D" w:rsidR="00A7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A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804B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75A4D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A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A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St-3044/2016</izvorni_sadrzaj>
    <derivirana_varijabla naziv="DomainObject.Predmet.OznakaBroj_1">St-3044/2016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PLIN d.o.o. zastupanog po punomoćniku Marjan Kolar</izvorni_sadrzaj>
    <derivirana_varijabla naziv="DomainObject.Predmet.ProtustrankaFormated_1">  MK PLIN d.o.o. zastupanog po punomoćniku Marjan Kolar</derivirana_varijabla>
  </DomainObject.Predmet.ProtustrankaFormated>
  <DomainObject.Predmet.ProtustrankaFormatedOIB>
    <izvorni_sadrzaj>  MK PLIN d.o.o., OIB 52995276615 zastupanog po punomoćniku Marjan Kolar</izvorni_sadrzaj>
    <derivirana_varijabla naziv="DomainObject.Predmet.ProtustrankaFormatedOIB_1">  MK PLIN d.o.o., OIB 52995276615 zastupanog po punomoćniku Marjan Kolar</derivirana_varijabla>
  </DomainObject.Predmet.ProtustrankaFormatedOIB>
  <DomainObject.Predmet.ProtustrankaFormatedWithAdress>
    <izvorni_sadrzaj> MK PLIN d.o.o., Trg J.F. Kennedya 6B, 10000 Zagreb zastupanog po punomoćniku Marjan Kolar</izvorni_sadrzaj>
    <derivirana_varijabla naziv="DomainObject.Predmet.ProtustrankaFormatedWithAdress_1"> MK PLIN d.o.o., Trg J.F. Kennedya 6B, 10000 Zagreb zastupanog po punomoćniku Marjan Kolar</derivirana_varijabla>
  </DomainObject.Predmet.ProtustrankaFormatedWithAdress>
  <DomainObject.Predmet.ProtustrankaFormatedWithAdressOIB>
    <izvorni_sadrzaj> MK PLIN d.o.o., OIB 52995276615, Trg J.F. Kennedya 6B, 10000 Zagreb zastupanog po punomoćniku Marjan Kolar</izvorni_sadrzaj>
    <derivirana_varijabla naziv="DomainObject.Predmet.ProtustrankaFormatedWithAdressOIB_1"> MK PLIN d.o.o., OIB 52995276615, Trg J.F. Kennedya 6B, 10000 Zagreb zastupanog po punomoćniku Marjan Kolar</derivirana_varijabla>
  </DomainObject.Predmet.ProtustrankaFormatedWithAdressOIB>
  <DomainObject.Predmet.ProtustrankaWithAdress>
    <izvorni_sadrzaj>MK PLIN d.o.o. Trg J.F. Kennedya 6B, 10000 Zagreb</izvorni_sadrzaj>
    <derivirana_varijabla naziv="DomainObject.Predmet.ProtustrankaWithAdress_1">MK PLIN d.o.o. Trg J.F. Kennedya 6B, 10000 Zagreb</derivirana_varijabla>
  </DomainObject.Predmet.ProtustrankaWithAdress>
  <DomainObject.Predmet.ProtustrankaWithAdressOIB>
    <izvorni_sadrzaj>MK PLIN d.o.o., OIB 52995276615, Trg J.F. Kennedya 6B, 10000 Zagreb</izvorni_sadrzaj>
    <derivirana_varijabla naziv="DomainObject.Predmet.ProtustrankaWithAdressOIB_1">MK PLIN d.o.o., OIB 52995276615, Trg J.F. Kennedya 6B, 10000 Zagreb</derivirana_varijabla>
  </DomainObject.Predmet.ProtustrankaWithAdressOIB>
  <DomainObject.Predmet.ProtustrankaNazivFormated>
    <izvorni_sadrzaj>MK PLIN d.o.o.</izvorni_sadrzaj>
    <derivirana_varijabla naziv="DomainObject.Predmet.ProtustrankaNazivFormated_1">MK PLIN d.o.o.</derivirana_varijabla>
  </DomainObject.Predmet.ProtustrankaNazivFormated>
  <DomainObject.Predmet.ProtustrankaNazivFormatedOIB>
    <izvorni_sadrzaj>MK PLIN d.o.o., OIB 52995276615</izvorni_sadrzaj>
    <derivirana_varijabla naziv="DomainObject.Predmet.ProtustrankaNazivFormatedOIB_1">MK PLIN d.o.o., OIB 52995276615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PLIN d.o.o. zastupanog po punomoćniku Marjan Kolar</item>
    </izvorni_sadrzaj>
    <derivirana_varijabla naziv="DomainObject.Predmet.ProtuStrankaListFormated_1">
      <item>MK PLIN d.o.o. zastupanog po punomoćniku Marjan Kolar</item>
    </derivirana_varijabla>
  </DomainObject.Predmet.ProtuStrankaListFormated>
  <DomainObject.Predmet.ProtuStrankaListFormatedOIB>
    <izvorni_sadrzaj>
      <item>MK PLIN d.o.o., OIB 52995276615 zastupanog po punomoćniku Marjan Kolar</item>
    </izvorni_sadrzaj>
    <derivirana_varijabla naziv="DomainObject.Predmet.ProtuStrankaListFormatedOIB_1">
      <item>MK PLIN d.o.o., OIB 52995276615 zastupanog po punomoćniku Marjan Kolar</item>
    </derivirana_varijabla>
  </DomainObject.Predmet.ProtuStrankaListFormatedOIB>
  <DomainObject.Predmet.ProtuStrankaListFormatedWithAdress>
    <izvorni_sadrzaj>
      <item>MK PLIN d.o.o., Trg J.F. Kennedya 6B, 10000 Zagreb zastupanog po punomoćniku Marjan Kolar</item>
    </izvorni_sadrzaj>
    <derivirana_varijabla naziv="DomainObject.Predmet.ProtuStrankaListFormatedWithAdress_1">
      <item>MK PLIN d.o.o., Trg J.F. Kennedya 6B, 10000 Zagreb zastupanog po punomoćniku Marjan Kolar</item>
    </derivirana_varijabla>
  </DomainObject.Predmet.ProtuStrankaListFormatedWithAdress>
  <DomainObject.Predmet.ProtuStrankaListFormatedWithAdressOIB>
    <izvorni_sadrzaj>
      <item>MK PLIN d.o.o., OIB 52995276615, Trg J.F. Kennedya 6B, 10000 Zagreb zastupanog po punomoćniku Marjan Kolar</item>
    </izvorni_sadrzaj>
    <derivirana_varijabla naziv="DomainObject.Predmet.ProtuStrankaListFormatedWithAdressOIB_1">
      <item>MK PLIN d.o.o., OIB 52995276615, Trg J.F. Kennedya 6B, 10000 Zagreb zastupanog po punomoćniku Marjan Kolar</item>
    </derivirana_varijabla>
  </DomainObject.Predmet.ProtuStrankaListFormatedWithAdressOIB>
  <DomainObject.Predmet.ProtuStrankaListNazivFormated>
    <izvorni_sadrzaj>
      <item>MK PLIN d.o.o.</item>
    </izvorni_sadrzaj>
    <derivirana_varijabla naziv="DomainObject.Predmet.ProtuStrankaListNazivFormated_1">
      <item>MK PLIN d.o.o.</item>
    </derivirana_varijabla>
  </DomainObject.Predmet.ProtuStrankaListNazivFormated>
  <DomainObject.Predmet.ProtuStrankaListNazivFormatedOIB>
    <izvorni_sadrzaj>
      <item>MK PLIN d.o.o., OIB 52995276615</item>
    </izvorni_sadrzaj>
    <derivirana_varijabla naziv="DomainObject.Predmet.ProtuStrankaListNazivFormatedOIB_1">
      <item>MK PLIN d.o.o., OIB 52995276615</item>
    </derivirana_varijabla>
  </DomainObject.Predmet.ProtuStrankaListNazivFormatedOIB>
  <DomainObject.Predmet.OstaliListFormated>
    <izvorni_sadrzaj>
      <item>Marjan Kolar punomoćnik sudionika u postupku MK PLIN d.o.o.</item>
    </izvorni_sadrzaj>
    <derivirana_varijabla naziv="DomainObject.Predmet.OstaliListFormated_1">
      <item>Marjan Kolar punomoćnik sudionika u postupku MK PLIN d.o.o.</item>
    </derivirana_varijabla>
  </DomainObject.Predmet.OstaliListFormated>
  <DomainObject.Predmet.OstaliListFormatedOIB>
    <izvorni_sadrzaj>
      <item>Marjan Kolar, OIB 99220752083 punomoćnik sudionika u postupku MK PLIN d.o.o.</item>
    </izvorni_sadrzaj>
    <derivirana_varijabla naziv="DomainObject.Predmet.OstaliListFormatedOIB_1">
      <item>Marjan Kolar, OIB 99220752083 punomoćnik sudionika u postupku MK PLIN d.o.o.</item>
    </derivirana_varijabla>
  </DomainObject.Predmet.OstaliListFormatedOIB>
  <DomainObject.Predmet.OstaliListFormatedWithAdress>
    <izvorni_sadrzaj>
      <item>Marjan Kolar, Laze 7, 1219 Laze punomoćnik sudionika u postupku MK PLIN d.o.o.</item>
    </izvorni_sadrzaj>
    <derivirana_varijabla naziv="DomainObject.Predmet.OstaliListFormatedWithAdress_1">
      <item>Marjan Kolar, Laze 7, 1219 Laze punomoćnik sudionika u postupku MK PLIN d.o.o.</item>
    </derivirana_varijabla>
  </DomainObject.Predmet.OstaliListFormatedWithAdress>
  <DomainObject.Predmet.OstaliListFormatedWithAdressOIB>
    <izvorni_sadrzaj>
      <item>Marjan Kolar, OIB 99220752083, Laze 7, 1219 Laze punomoćnik sudionika u postupku MK PLIN d.o.o.</item>
    </izvorni_sadrzaj>
    <derivirana_varijabla naziv="DomainObject.Predmet.OstaliListFormatedWithAdressOIB_1">
      <item>Marjan Kolar, OIB 99220752083, Laze 7, 1219 Laze punomoćnik sudionika u postupku MK PLIN d.o.o.</item>
    </derivirana_varijabla>
  </DomainObject.Predmet.OstaliListFormatedWithAdressOIB>
  <DomainObject.Predmet.OstaliListNazivFormated>
    <izvorni_sadrzaj>
      <item>Marjan Kolar</item>
    </izvorni_sadrzaj>
    <derivirana_varijabla naziv="DomainObject.Predmet.OstaliListNazivFormated_1">
      <item>Marjan Kolar</item>
    </derivirana_varijabla>
  </DomainObject.Predmet.OstaliListNazivFormated>
  <DomainObject.Predmet.OstaliListNazivFormatedOIB>
    <izvorni_sadrzaj>
      <item>Marjan Kolar, OIB 99220752083</item>
    </izvorni_sadrzaj>
    <derivirana_varijabla naziv="DomainObject.Predmet.OstaliListNazivFormatedOIB_1"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PLIN d.o.o.</izvorni_sadrzaj>
    <derivirana_varijabla naziv="DomainObject.Predmet.ProtustrankaIDrugi_1">MK 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PLIN d.o.o., OIB 52995276615, Trg J.F. Kennedya 6B, 10000 Zagreb</izvorni_sadrzaj>
    <derivirana_varijabla naziv="DomainObject.Predmet.ProtustrankaIDrugiAdressOIB_1">MK PLIN d.o.o., OIB 52995276615, Trg J.F. 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PLIN d.o.o.</item>
      <item>Marjan Kolar</item>
    </izvorni_sadrzaj>
    <derivirana_varijabla naziv="DomainObject.Predmet.SudioniciListNaziv_1">
      <item>FINA Regionalni centar Zagreb</item>
      <item>MK PLIN d.o.o.</item>
      <item>Marjan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PLIN d.o.o., OIB 52995276615, Trg J.F. Kennedya 6B,10000 Zagreb</item>
      <item>Marjan Kolar, OIB 99220752083, Laze 7,1219 Laze</item>
    </izvorni_sadrzaj>
    <derivirana_varijabla naziv="DomainObject.Predmet.SudioniciListAdressOIB_1">
      <item>FINA Regionalni centar Zagreb, OIB 85821130368, Trg svibanjskih žrtava 1995. br. 1,10000 Zagreb</item>
      <item>MK PLIN d.o.o., OIB 52995276615, Trg J.F. Kennedya 6B,10000 Zagreb</item>
      <item>Marjan Kolar, OIB 99220752083, Laze 7,1219 Laze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52995276615</item>
      <item>, OIB 99220752083</item>
    </izvorni_sadrzaj>
    <derivirana_varijabla naziv="DomainObject.Predmet.SudioniciListNazivOIB_1">
      <item>, OIB 85821130368</item>
      <item>, OIB 52995276615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227</properties:Words>
  <properties:Characters>1111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2017-08-10T11:06:00Z</dcterms:created>
  <dc:creator>Korisnik</dc:creator>
  <cp:lastModifiedBy>Draženka Prpić</cp:lastModifiedBy>
  <cp:lastPrinted>2017-08-10T11:07:00Z</cp:lastPrinted>
  <dcterms:modified xmlns:xsi="http://www.w3.org/2001/XMLSchema-instance" xsi:type="dcterms:W3CDTF">2017-08-10T11:07:00Z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