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a4d4" w14:paraId="8a9a4d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F40B91" w:rsidRPr="00F40B91">
        <w:rPr>
          <w:sz w:val="24"/>
        </w:rPr>
        <w:t>73. St</w:t>
      </w:r>
      <w:r w:rsidR="00F40B91" w:rsidRPr="00D55B6A">
        <w:rPr>
          <w:sz w:val="24"/>
        </w:rPr>
        <w:t>-</w:t>
      </w:r>
      <w:r w:rsidR="0070104C">
        <w:rPr>
          <w:sz w:val="24"/>
        </w:rPr>
        <w:t>2064</w:t>
      </w:r>
      <w:r w:rsidR="00F40B91" w:rsidRPr="00D55B6A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F40B91" w:rsidRPr="00F40B91">
        <w:rPr>
          <w:sz w:val="24"/>
          <w:szCs w:val="24"/>
        </w:rPr>
        <w:t>Ivi Karin Šipek,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A73AD">
        <w:rPr>
          <w:sz w:val="24"/>
          <w:szCs w:val="24"/>
        </w:rPr>
        <w:t>POLJOPRIVREDNO-VOĆARSKO-STOČARSKA ZADRUGA BREZOVICA-ZADRUGA BRANITELJA zadruga za proizvodnju, ekološku proizvodnju i razvoj u poljoprivredi, stočarstvu i voćarstvu</w:t>
      </w:r>
      <w:r w:rsidR="00655E84">
        <w:rPr>
          <w:sz w:val="24"/>
          <w:szCs w:val="24"/>
        </w:rPr>
        <w:t xml:space="preserve">, </w:t>
      </w:r>
      <w:r w:rsidR="007A73AD">
        <w:rPr>
          <w:sz w:val="24"/>
          <w:szCs w:val="24"/>
        </w:rPr>
        <w:t xml:space="preserve">Zagreb, Odranski Obrež, Obreška cesta 72, </w:t>
      </w:r>
      <w:r w:rsidR="00D55B6A">
        <w:rPr>
          <w:sz w:val="24"/>
          <w:szCs w:val="24"/>
        </w:rPr>
        <w:t xml:space="preserve">MBS: </w:t>
      </w:r>
      <w:r w:rsidR="007A73AD">
        <w:rPr>
          <w:sz w:val="24"/>
          <w:szCs w:val="24"/>
        </w:rPr>
        <w:t>080522872</w:t>
      </w:r>
      <w:r w:rsidR="00D55B6A">
        <w:rPr>
          <w:sz w:val="24"/>
          <w:szCs w:val="24"/>
        </w:rPr>
        <w:t xml:space="preserve">, </w:t>
      </w:r>
      <w:r w:rsidR="00655E84">
        <w:rPr>
          <w:sz w:val="24"/>
          <w:szCs w:val="24"/>
        </w:rPr>
        <w:t xml:space="preserve">OIB: </w:t>
      </w:r>
      <w:r w:rsidR="007A73AD">
        <w:rPr>
          <w:sz w:val="24"/>
          <w:szCs w:val="24"/>
        </w:rPr>
        <w:t>80685503451</w:t>
      </w:r>
      <w:r w:rsidRPr="00F40B91">
        <w:rPr>
          <w:sz w:val="24"/>
          <w:szCs w:val="24"/>
        </w:rPr>
        <w:t xml:space="preserve">, </w:t>
      </w:r>
      <w:r w:rsidR="00F40B91" w:rsidRPr="00F40B91">
        <w:rPr>
          <w:sz w:val="24"/>
          <w:szCs w:val="24"/>
        </w:rPr>
        <w:t xml:space="preserve">dana </w:t>
      </w:r>
      <w:r w:rsidR="000B6A87">
        <w:rPr>
          <w:sz w:val="24"/>
          <w:szCs w:val="24"/>
        </w:rPr>
        <w:t>10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7B3DFA" w:rsidP="00C17C50" w:rsidR="007B3DFA">
      <w:pPr>
        <w:jc w:val="both"/>
        <w:rPr>
          <w:sz w:val="24"/>
          <w:szCs w:val="24"/>
        </w:rPr>
      </w:pPr>
    </w:p>
    <w:p w:rsidRDefault="007A73AD" w:rsidP="00C17C50" w:rsidR="007A73AD" w:rsidRPr="00F40B91">
      <w:pPr>
        <w:jc w:val="both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b/>
          <w:sz w:val="24"/>
          <w:szCs w:val="24"/>
        </w:rPr>
      </w:pPr>
    </w:p>
    <w:p w:rsidRDefault="007A73AD" w:rsidP="00CF56FE" w:rsidR="007A73AD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2581D" w:rsidRPr="00F40B91">
        <w:rPr>
          <w:sz w:val="24"/>
          <w:szCs w:val="24"/>
        </w:rPr>
        <w:t xml:space="preserve"> </w:t>
      </w:r>
      <w:r w:rsidR="007A73AD">
        <w:rPr>
          <w:sz w:val="24"/>
          <w:szCs w:val="24"/>
        </w:rPr>
        <w:t>POLJOPRIVREDNO-VOĆARSKO-STOČARSKA ZADRUGA BREZOVICA-ZADRUGA BRANITELJA zadruga za proizvodnju, ekološku proizvodnju i razvoj u poljoprivredi, stočarstvu i voćarstvu, Zagreb, Odranski Obrež, Obreška cesta 72, MBS: 080522872, OIB: 80685503451</w:t>
      </w:r>
      <w:r w:rsidR="007B3DFA">
        <w:rPr>
          <w:sz w:val="24"/>
          <w:szCs w:val="24"/>
        </w:rPr>
        <w:t>,</w:t>
      </w:r>
      <w:r w:rsidR="00695214" w:rsidRPr="00F40B91">
        <w:rPr>
          <w:sz w:val="24"/>
          <w:szCs w:val="24"/>
        </w:rPr>
        <w:t xml:space="preserve"> podaci o djelatnicima ili potvrda da nema zaposlenih osoba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>
      <w:pPr>
        <w:jc w:val="center"/>
        <w:rPr>
          <w:sz w:val="24"/>
          <w:szCs w:val="24"/>
        </w:rPr>
      </w:pPr>
    </w:p>
    <w:p w:rsidRDefault="007A73AD" w:rsidP="00DE4300" w:rsidR="007A73AD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>
      <w:pPr>
        <w:jc w:val="center"/>
        <w:rPr>
          <w:sz w:val="24"/>
          <w:szCs w:val="24"/>
        </w:rPr>
      </w:pPr>
    </w:p>
    <w:p w:rsidRDefault="007A73AD" w:rsidP="00DE4300" w:rsidR="007A73AD" w:rsidRPr="00F40B91">
      <w:pPr>
        <w:jc w:val="center"/>
        <w:rPr>
          <w:sz w:val="24"/>
          <w:szCs w:val="24"/>
        </w:rPr>
      </w:pP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7A73AD">
        <w:rPr>
          <w:sz w:val="24"/>
          <w:szCs w:val="24"/>
        </w:rPr>
        <w:t>POLJOPRIVREDNO-VOĆARSKO-STOČARSKA ZADRUGA BREZOVICA-ZADRUGA BRANITELJA zadruga za proizvodnju, ekološku proizvodnju i razvoj u poljoprivredi, stočarstvu i voćarstvu, Zagreb, Odranski Obrež, Obreška cesta 72, MBS: 080522872, OIB: 80685503451</w:t>
      </w:r>
      <w:r w:rsidR="00D55B6A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F40B91" w:rsidR="00E14B66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 xml:space="preserve">. Temeljem naprijed </w:t>
      </w:r>
      <w:r w:rsidRPr="00F40B91">
        <w:rPr>
          <w:sz w:val="24"/>
          <w:szCs w:val="24"/>
        </w:rPr>
        <w:lastRenderedPageBreak/>
        <w:t>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9124C" w:rsidP="00DD2B2F" w:rsidR="0019124C" w:rsidRPr="00F40B91">
      <w:pPr>
        <w:jc w:val="center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0B6A87">
        <w:rPr>
          <w:sz w:val="24"/>
          <w:szCs w:val="24"/>
        </w:rPr>
        <w:t>10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CA083A" w:rsidP="00B84C1C" w:rsidR="00EA0B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F40B91">
        <w:rPr>
          <w:sz w:val="24"/>
          <w:szCs w:val="24"/>
        </w:rPr>
        <w:t>Iva Karin Šipek</w:t>
      </w:r>
    </w:p>
    <w:p w:rsidRDefault="0019124C" w:rsidP="00CF56FE" w:rsidR="0019124C">
      <w:pPr>
        <w:jc w:val="both"/>
        <w:rPr>
          <w:sz w:val="24"/>
          <w:szCs w:val="24"/>
        </w:rPr>
      </w:pP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7B3DF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9124C" w:rsidP="00CF56FE" w:rsidR="0019124C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F40B91" w:rsidR="00EA0B89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0B6A87">
        <w:rPr>
          <w:sz w:val="24"/>
          <w:szCs w:val="24"/>
        </w:rPr>
        <w:t>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F40B91" w:rsidR="00C17C50" w:rsidRPr="00C17C50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7A73AD" w:rsidR="00C17C50" w:rsidRPr="00C17C50">
      <w:headerReference w:type="even" r:id="rId11"/>
      <w:headerReference w:type="default" r:id="rId12"/>
      <w:pgSz w:h="16838" w:w="11906"/>
      <w:pgMar w:gutter="0" w:footer="709" w:header="709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B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24C" w:rsidP="0019124C" w:rsidR="00E87384">
    <w:pPr>
      <w:pStyle w:val="Zaglavlje"/>
      <w:tabs>
        <w:tab w:pos="7340" w:val="left"/>
      </w:tabs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73 St-2064/2015</w:t>
    </w:r>
  </w:p>
  <w:p w:rsidRDefault="0019124C" w:rsidP="0019124C" w:rsidR="0019124C" w:rsidRPr="00010102">
    <w:pPr>
      <w:pStyle w:val="Zaglavlje"/>
      <w:tabs>
        <w:tab w:pos="7340" w:val="left"/>
      </w:tabs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A19F2"/>
    <w:rsid w:val="000A23AD"/>
    <w:rsid w:val="000A6083"/>
    <w:rsid w:val="000B0687"/>
    <w:rsid w:val="000B6A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124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360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104C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73AD"/>
    <w:rsid w:val="007B010E"/>
    <w:rsid w:val="007B3DFA"/>
    <w:rsid w:val="007C4683"/>
    <w:rsid w:val="007C4DC9"/>
    <w:rsid w:val="007D1CF5"/>
    <w:rsid w:val="007D1E44"/>
    <w:rsid w:val="007D462A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4374"/>
    <w:rsid w:val="008B5163"/>
    <w:rsid w:val="008C040B"/>
    <w:rsid w:val="008C25FC"/>
    <w:rsid w:val="008C6B4B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75F9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53FE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St-2064/2015</izvorni_sadrzaj>
    <derivirana_varijabla naziv="DomainObject.Predmet.OznakaBroj_1">St-2064/2015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POLJOPRIVREDNO-VOĆARSKO-STOČARSKA ZADRUGA BREZOVICA-ZADRUGA BRANITELJA zadruga za proizvodnju, ekološku proizvodnju i razvoj </izvorni_sadrzaj>
    <derivirana_varijabla naziv="DomainObject.Predmet.ProtustrankaFormated_1">  POLJOPRIVREDNO-VOĆARSKO-STOČARSKA ZADRUGA BREZOVICA-ZADRUGA BRANITELJA zadruga za proizvodnju, ekološku proizvodnju i razvoj </derivirana_varijabla>
  </DomainObject.Predmet.ProtustrankaFormated>
  <DomainObject.Predmet.ProtustrankaFormatedOIB>
    <izvorni_sadrzaj>  POLJOPRIVREDNO-VOĆARSKO-STOČARSKA ZADRUGA BREZOVICA-ZADRUGA BRANITELJA zadruga za proizvodnju, ekološku proizvodnju i razvoj , OIB 80685503451</izvorni_sadrzaj>
    <derivirana_varijabla naziv="DomainObject.Predmet.ProtustrankaFormatedOIB_1">  POLJOPRIVREDNO-VOĆARSKO-STOČARSKA ZADRUGA BREZOVICA-ZADRUGA BRANITELJA zadruga za proizvodnju, ekološku proizvodnju i razvoj , OIB 80685503451</derivirana_varijabla>
  </DomainObject.Predmet.ProtustrankaFormatedOIB>
  <DomainObject.Predmet.ProtustrankaFormatedWithAdress>
    <izvorni_sadrzaj> POLJOPRIVREDNO-VOĆARSKO-STOČARSKA ZADRUGA BREZOVICA-ZADRUGA BRANITELJA zadruga za proizvodnju, ekološku proizvodnju i razvoj , Odranski Obrež, Obreška cesta 72, 10000 Zagreb</izvorni_sadrzaj>
    <derivirana_varijabla naziv="DomainObject.Predmet.ProtustrankaFormatedWithAdress_1"> POLJOPRIVREDNO-VOĆARSKO-STOČARSKA ZADRUGA BREZOVICA-ZADRUGA BRANITELJA zadruga za proizvodnju, ekološku proizvodnju i razvoj , Odranski Obrež, Obreška cesta 72, 10000 Zagreb</derivirana_varijabla>
  </DomainObject.Predmet.ProtustrankaFormatedWithAdress>
  <DomainObject.Predmet.ProtustrankaFormatedWithAdressOIB>
    <izvorni_sadrzaj> POLJOPRIVREDNO-VOĆARSKO-STOČARSKA ZADRUGA BREZOVICA-ZADRUGA BRANITELJA zadruga za proizvodnju, ekološku proizvodnju i razvoj , OIB 80685503451, Odranski Obrež, Obreška cesta 72, 10000 Zagreb</izvorni_sadrzaj>
    <derivirana_varijabla naziv="DomainObject.Predmet.ProtustrankaFormatedWithAdressOIB_1"> POLJOPRIVREDNO-VOĆARSKO-STOČARSKA ZADRUGA BREZOVICA-ZADRUGA BRANITELJA zadruga za proizvodnju, ekološku proizvodnju i razvoj , OIB 80685503451, Odranski Obrež, Obreška cesta 72, 10000 Zagreb</derivirana_varijabla>
  </DomainObject.Predmet.ProtustrankaFormatedWithAdressOIB>
  <DomainObject.Predmet.ProtustrankaWithAdress>
    <izvorni_sadrzaj>POLJOPRIVREDNO-VOĆARSKO-STOČARSKA ZADRUGA BREZOVICA-ZADRUGA BRANITELJA zadruga za proizvodnju, ekološku proizvodnju i razvoj  Odranski Obrež, Obreška cesta 72, 10000 Zagreb</izvorni_sadrzaj>
    <derivirana_varijabla naziv="DomainObject.Predmet.ProtustrankaWithAdress_1">POLJOPRIVREDNO-VOĆARSKO-STOČARSKA ZADRUGA BREZOVICA-ZADRUGA BRANITELJA zadruga za proizvodnju, ekološku proizvodnju i razvoj  Odranski Obrež, Obreška cesta 72, 10000 Zagreb</derivirana_varijabla>
  </DomainObject.Predmet.ProtustrankaWithAdress>
  <DomainObject.Predmet.ProtustrankaWithAdressOIB>
    <izvorni_sadrzaj>POLJOPRIVREDNO-VOĆARSKO-STOČARSKA ZADRUGA BREZOVICA-ZADRUGA BRANITELJA zadruga za proizvodnju, ekološku proizvodnju i razvoj , OIB 80685503451, Odranski Obrež, Obreška cesta 72, 10000 Zagreb</izvorni_sadrzaj>
    <derivirana_varijabla naziv="DomainObject.Predmet.ProtustrankaWithAdressOIB_1">POLJOPRIVREDNO-VOĆARSKO-STOČARSKA ZADRUGA BREZOVICA-ZADRUGA BRANITELJA zadruga za proizvodnju, ekološku proizvodnju i razvoj , OIB 80685503451, Odranski Obrež, Obreška cesta 72, 10000 Zagreb</derivirana_varijabla>
  </DomainObject.Predmet.ProtustrankaWithAdressOIB>
  <DomainObject.Predmet.ProtustrankaNazivFormated>
    <izvorni_sadrzaj>POLJOPRIVREDNO-VOĆARSKO-STOČARSKA ZADRUGA BREZOVICA-ZADRUGA BRANITELJA zadruga za proizvodnju, ekološku proizvodnju i razvoj </izvorni_sadrzaj>
    <derivirana_varijabla naziv="DomainObject.Predmet.ProtustrankaNazivFormated_1">POLJOPRIVREDNO-VOĆARSKO-STOČARSKA ZADRUGA BREZOVICA-ZADRUGA BRANITELJA zadruga za proizvodnju, ekološku proizvodnju i razvoj </derivirana_varijabla>
  </DomainObject.Predmet.ProtustrankaNazivFormated>
  <DomainObject.Predmet.ProtustrankaNazivFormatedOIB>
    <izvorni_sadrzaj>POLJOPRIVREDNO-VOĆARSKO-STOČARSKA ZADRUGA BREZOVICA-ZADRUGA BRANITELJA zadruga za proizvodnju, ekološku proizvodnju i razvoj , OIB 80685503451</izvorni_sadrzaj>
    <derivirana_varijabla naziv="DomainObject.Predmet.ProtustrankaNazivFormatedOIB_1">POLJOPRIVREDNO-VOĆARSKO-STOČARSKA ZADRUGA BREZOVICA-ZADRUGA BRANITELJA zadruga za proizvodnju, ekološku proizvodnju i razvoj , OIB 80685503451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POLJOPRIVREDNO-VOĆARSKO-STOČARSKA ZADRUGA BREZOVICA-ZADRUGA BRANITELJA zadruga za proizvodnju, ekološku proizvodnju i razvoj </item>
    </izvorni_sadrzaj>
    <derivirana_varijabla naziv="DomainObject.Predmet.ProtuStrankaListFormated_1">
      <item>POLJOPRIVREDNO-VOĆARSKO-STOČARSKA ZADRUGA BREZOVICA-ZADRUGA BRANITELJA zadruga za proizvodnju, ekološku proizvodnju i razvoj </item>
    </derivirana_varijabla>
  </DomainObject.Predmet.ProtuStrankaListFormated>
  <DomainObject.Predmet.ProtuStrankaListFormatedOIB>
    <izvorni_sadrzaj>
      <item>POLJOPRIVREDNO-VOĆARSKO-STOČARSKA ZADRUGA BREZOVICA-ZADRUGA BRANITELJA zadruga za proizvodnju, ekološku proizvodnju i razvoj , OIB 80685503451</item>
    </izvorni_sadrzaj>
    <derivirana_varijabla naziv="DomainObject.Predmet.ProtuStrankaListFormatedOIB_1">
      <item>POLJOPRIVREDNO-VOĆARSKO-STOČARSKA ZADRUGA BREZOVICA-ZADRUGA BRANITELJA zadruga za proizvodnju, ekološku proizvodnju i razvoj , OIB 80685503451</item>
    </derivirana_varijabla>
  </DomainObject.Predmet.ProtuStrankaListFormatedOIB>
  <DomainObject.Predmet.ProtuStrankaListFormatedWithAdress>
    <izvorni_sadrzaj>
      <item>POLJOPRIVREDNO-VOĆARSKO-STOČARSKA ZADRUGA BREZOVICA-ZADRUGA BRANITELJA zadruga za proizvodnju, ekološku proizvodnju i razvoj , Odranski Obrež, Obreška cesta 72, 10000 Zagreb</item>
    </izvorni_sadrzaj>
    <derivirana_varijabla naziv="DomainObject.Predmet.ProtuStrankaListFormatedWithAdress_1">
      <item>POLJOPRIVREDNO-VOĆARSKO-STOČARSKA ZADRUGA BREZOVICA-ZADRUGA BRANITELJA zadruga za proizvodnju, ekološku proizvodnju i razvoj , Odranski Obrež, Obreška cesta 72, 10000 Zagreb</item>
    </derivirana_varijabla>
  </DomainObject.Predmet.ProtuStrankaListFormatedWithAdress>
  <DomainObject.Predmet.ProtuStrankaListFormatedWithAdressOIB>
    <izvorni_sadrzaj>
      <item>POLJOPRIVREDNO-VOĆARSKO-STOČARSKA ZADRUGA BREZOVICA-ZADRUGA BRANITELJA zadruga za proizvodnju, ekološku proizvodnju i razvoj , OIB 80685503451, Odranski Obrež, Obreška cesta 72, 10000 Zagreb</item>
    </izvorni_sadrzaj>
    <derivirana_varijabla naziv="DomainObject.Predmet.ProtuStrankaListFormatedWithAdressOIB_1">
      <item>POLJOPRIVREDNO-VOĆARSKO-STOČARSKA ZADRUGA BREZOVICA-ZADRUGA BRANITELJA zadruga za proizvodnju, ekološku proizvodnju i razvoj , OIB 80685503451, Odranski Obrež, Obreška cesta 72, 10000 Zagreb</item>
    </derivirana_varijabla>
  </DomainObject.Predmet.ProtuStrankaListFormatedWithAdressOIB>
  <DomainObject.Predmet.ProtuStrankaListNazivFormated>
    <izvorni_sadrzaj>
      <item>POLJOPRIVREDNO-VOĆARSKO-STOČARSKA ZADRUGA BREZOVICA-ZADRUGA BRANITELJA zadruga za proizvodnju, ekološku proizvodnju i razvoj </item>
    </izvorni_sadrzaj>
    <derivirana_varijabla naziv="DomainObject.Predmet.ProtuStrankaListNazivFormated_1">
      <item>POLJOPRIVREDNO-VOĆARSKO-STOČARSKA ZADRUGA BREZOVICA-ZADRUGA BRANITELJA zadruga za proizvodnju, ekološku proizvodnju i razvoj </item>
    </derivirana_varijabla>
  </DomainObject.Predmet.ProtuStrankaListNazivFormated>
  <DomainObject.Predmet.ProtuStrankaListNazivFormatedOIB>
    <izvorni_sadrzaj>
      <item>POLJOPRIVREDNO-VOĆARSKO-STOČARSKA ZADRUGA BREZOVICA-ZADRUGA BRANITELJA zadruga za proizvodnju, ekološku proizvodnju i razvoj , OIB 80685503451</item>
    </izvorni_sadrzaj>
    <derivirana_varijabla naziv="DomainObject.Predmet.ProtuStrankaListNazivFormatedOIB_1">
      <item>POLJOPRIVREDNO-VOĆARSKO-STOČARSKA ZADRUGA BREZOVICA-ZADRUGA BRANITELJA zadruga za proizvodnju, ekološku proizvodnju i razvoj , OIB 80685503451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POLJOPRIVREDNO-VOĆARSKO-STOČARSKA ZADRUGA BREZOVICA-ZADRUGA BRANITELJA zadruga za proizvodnju, ekološku proizvodnju i razvoj </izvorni_sadrzaj>
    <derivirana_varijabla naziv="DomainObject.Predmet.ProtustrankaIDrugi_1">POLJOPRIVREDNO-VOĆARSKO-STOČARSKA ZADRUGA BREZOVICA-ZADRUGA BRANITELJA zadruga za proizvodnju, ekološku proizvodnju i razvoj 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POLJOPRIVREDNO-VOĆARSKO-STOČARSKA ZADRUGA BREZOVICA-ZADRUGA BRANITELJA zadruga za proizvodnju, ekološku proizvodnju i razvoj , OIB 80685503451, Odranski Obrež, Obreška cesta 72, 10000 Zagreb</izvorni_sadrzaj>
    <derivirana_varijabla naziv="DomainObject.Predmet.ProtustrankaIDrugiAdressOIB_1">POLJOPRIVREDNO-VOĆARSKO-STOČARSKA ZADRUGA BREZOVICA-ZADRUGA BRANITELJA zadruga za proizvodnju, ekološku proizvodnju i razvoj , OIB 80685503451, Odranski Obrež, Obreška cesta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POLJOPRIVREDNO-VOĆARSKO-STOČARSKA ZADRUGA BREZOVICA-ZADRUGA BRANITELJA zadruga za proizvodnju, ekološku proizvodnju i razvoj </item>
    </izvorni_sadrzaj>
    <derivirana_varijabla naziv="DomainObject.Predmet.SudioniciListNaziv_1">
      <item>FINA Regionalni centar Zagreb</item>
      <item>POLJOPRIVREDNO-VOĆARSKO-STOČARSKA ZADRUGA BREZOVICA-ZADRUGA BRANITELJA zadruga za proizvodnju, ekološku proizvodnju i razvoj 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POLJOPRIVREDNO-VOĆARSKO-STOČARSKA ZADRUGA BREZOVICA-ZADRUGA BRANITELJA zadruga za proizvodnju, ekološku proizvodnju i razvoj , OIB 80685503451, Odranski Obrež, Obreška cesta 72,10000 Zagreb</item>
    </izvorni_sadrzaj>
    <derivirana_varijabla naziv="DomainObject.Predmet.SudioniciListAdressOIB_1">
      <item>FINA Regionalni centar Zagreb, OIB 85821130368, Trg svibanjskih žrtava 1995. 1,10000 Zagreb</item>
      <item>POLJOPRIVREDNO-VOĆARSKO-STOČARSKA ZADRUGA BREZOVICA-ZADRUGA BRANITELJA zadruga za proizvodnju, ekološku proizvodnju i razvoj , OIB 80685503451, Odranski Obrež, Obreška cesta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80685503451</item>
    </izvorni_sadrzaj>
    <derivirana_varijabla naziv="DomainObject.Predmet.SudioniciListNazivOIB_1">
      <item>, OIB 85821130368</item>
      <item>, OIB 80685503451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6C299-C914-4FF8-AEDC-5ED1CCEA8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2249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2015-11-10T13:06:00Z</dcterms:created>
  <dc:creator>Korisnik</dc:creator>
  <cp:lastModifiedBy>Marija Kojić</cp:lastModifiedBy>
  <cp:lastPrinted>2015-11-10T12:45:00Z</cp:lastPrinted>
  <dcterms:modified xmlns:xsi="http://www.w3.org/2001/XMLSchema-instance" xsi:type="dcterms:W3CDTF">2015-11-10T13:07:00Z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