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dd80" w14:paraId="37cdd80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7E6EEE">
        <w:t>109</w:t>
      </w:r>
      <w:r w:rsidRPr="003A45A8">
        <w:t>/</w:t>
      </w:r>
      <w:r>
        <w:t>20</w:t>
      </w:r>
      <w:r w:rsidR="002A1D05">
        <w:t>1</w:t>
      </w:r>
      <w:r w:rsidR="003C756B">
        <w:t>8</w:t>
      </w:r>
      <w:r w:rsidRPr="003A45A8">
        <w:t>-</w:t>
      </w:r>
      <w:r w:rsidR="007E6EEE">
        <w:t>11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7E6EEE">
        <w:t>Stečajna masa iza TIZ d.d. Zadar u stečaju</w:t>
      </w:r>
      <w:r w:rsidR="007E6EEE" w:rsidRPr="00FB0FAF">
        <w:t>,</w:t>
      </w:r>
      <w:r w:rsidR="007E6EEE">
        <w:t xml:space="preserve"> OIB: 76816259930</w:t>
      </w:r>
      <w:r w:rsidR="009A60C6" w:rsidRPr="007F1802">
        <w:t>,</w:t>
      </w:r>
      <w:r w:rsidR="009A60C6">
        <w:t xml:space="preserve"> </w:t>
      </w:r>
      <w:r w:rsidR="00191170">
        <w:t>11</w:t>
      </w:r>
      <w:r w:rsidR="007126DA">
        <w:t>.</w:t>
      </w:r>
      <w:r w:rsidR="00604321">
        <w:t xml:space="preserve"> </w:t>
      </w:r>
      <w:r w:rsidR="007E6EEE">
        <w:t>rujna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7E6EEE">
        <w:t>e</w:t>
      </w:r>
      <w:r w:rsidRPr="003573CC">
        <w:t xml:space="preserve"> upravitelj</w:t>
      </w:r>
      <w:r w:rsidR="007E6EEE">
        <w:t>ice</w:t>
      </w:r>
      <w:r w:rsidR="000527C6">
        <w:t xml:space="preserve"> </w:t>
      </w:r>
      <w:r w:rsidR="007E6EEE">
        <w:t>Marice Nekić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191170">
        <w:t>37.375,32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7E6EEE" w:rsidP="00D045A3" w:rsidR="00D045A3">
      <w:pPr>
        <w:ind w:firstLine="705"/>
        <w:jc w:val="both"/>
      </w:pPr>
      <w:r>
        <w:t>Stečajna</w:t>
      </w:r>
      <w:r w:rsidR="00D045A3">
        <w:t xml:space="preserve"> upravitelj</w:t>
      </w:r>
      <w:r>
        <w:t>ica</w:t>
      </w:r>
      <w:r w:rsidR="00E049C6">
        <w:t xml:space="preserve"> imenovan</w:t>
      </w:r>
      <w:r>
        <w:t>a</w:t>
      </w:r>
      <w:r w:rsidR="00E049C6">
        <w:t xml:space="preserve"> u ovom postupku podni</w:t>
      </w:r>
      <w:r>
        <w:t>jela</w:t>
      </w:r>
      <w:r w:rsidR="001630E7">
        <w:t xml:space="preserve"> je </w:t>
      </w:r>
      <w:r>
        <w:t>13</w:t>
      </w:r>
      <w:r w:rsidR="00D045A3">
        <w:t xml:space="preserve">. </w:t>
      </w:r>
      <w:r>
        <w:t>srpnja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7E6EEE">
        <w:t>390</w:t>
      </w:r>
      <w:r w:rsidR="009620C2">
        <w:t>.</w:t>
      </w:r>
      <w:r w:rsidR="007E6EEE">
        <w:t>466,38</w:t>
      </w:r>
      <w:r w:rsidR="00AA6C23" w:rsidRPr="0030044C">
        <w:t xml:space="preserve"> </w:t>
      </w:r>
      <w:r w:rsidR="00AA6C23">
        <w:t>kuna</w:t>
      </w:r>
      <w:r w:rsidR="00191170">
        <w:t>, a troškovi postupka iz kojih je izuzeta</w:t>
      </w:r>
      <w:r w:rsidR="005919BE">
        <w:t xml:space="preserve"> predložena nagrada iznose 92.338,70 kuna</w:t>
      </w:r>
      <w:r w:rsidR="00AA6C23" w:rsidRPr="0030044C">
        <w:t xml:space="preserve"> </w:t>
      </w:r>
      <w:r w:rsidR="005919BE">
        <w:t>to je temeljem odredbe čl. 13</w:t>
      </w:r>
      <w:r w:rsidR="00AA6C23">
        <w:t>.</w:t>
      </w:r>
      <w:r w:rsidR="005919BE">
        <w:t xml:space="preserve"> i 7.</w:t>
      </w:r>
      <w:r w:rsidR="00AA6C23">
        <w:t xml:space="preserve">  Uredbe o kriterijima i načinu obračuna i plaćanju nagrade stečajnim upraviteljima (Narodne novine 105/15) izračunata nagrada u iznosu odr</w:t>
      </w:r>
      <w:r w:rsidR="00A70711">
        <w:t>eđenom u točci I. ovog rješenja</w:t>
      </w:r>
      <w:r w:rsidR="009620C2">
        <w:t>.</w:t>
      </w:r>
      <w:r w:rsidR="005919BE">
        <w:t xml:space="preserve"> Naime, čl. 13. propisano je da je osnovica za utvrđivanje nagrade stečajnom upravitelju kod naknadne diobe iznos koji će se naknadnom diobom isplatiti vjerovnicima, dakle iznos bez troškova.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191170">
        <w:t>11.</w:t>
      </w:r>
      <w:r w:rsidR="00604321">
        <w:t xml:space="preserve"> </w:t>
      </w:r>
      <w:r w:rsidR="007E6EEE">
        <w:t>rujna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2A1C14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2A1C14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117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C14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C756B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E72BA"/>
    <w:rsid w:val="0054033D"/>
    <w:rsid w:val="005540F2"/>
    <w:rsid w:val="005919BE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43966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7E6EEE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0F1F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2D8"/>
    <w:rsid w:val="00F4089B"/>
    <w:rsid w:val="00F434E0"/>
    <w:rsid w:val="00F53967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BRISAN IZ SUDSKOG REGISTRA 31. 12. 2007. GODINE Povijest stečajnih upravitelja: 
MARICA NEKIĆ;</izvorni_sadrzaj>
    <derivirana_varijabla naziv="DomainObject.Predmet.Opis_1">MIGRIRANO IZ IN2 IN2 napomene: PREDMET A/A BRISAN IZ SUDSKOG REGISTRA 31. 12. 2007. GODINE Povijest stečajnih upravitelja: 
MARICA NEKIĆ;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radi naknadne diobe-steč.masa</izvorni_sadrzaj>
    <derivirana_varijabla naziv="DomainObject.Predmet.PrimjedbaSuca_1">nastavak radi naknadne diobe-steč.masa</derivirana_varijabla>
  </DomainObject.Predmet.PrimjedbaSuca>
  <DomainObject.Predmet.ProtustrankaFormated>
    <izvorni_sadrzaj>  Stečajna masa iza TIZ d.d. Tekstilna industrija Zadar - u stečaju</izvorni_sadrzaj>
    <derivirana_varijabla naziv="DomainObject.Predmet.ProtustrankaFormated_1">  Stečajna masa iza TIZ d.d. Tekstilna industrija Zadar - u stečaju</derivirana_varijabla>
  </DomainObject.Predmet.ProtustrankaFormated>
  <DomainObject.Predmet.ProtustrankaFormatedOIB>
    <izvorni_sadrzaj>  Stečajna masa iza TIZ d.d. Tekstilna industrija Zadar - u stečaju, OIB 76816259930</izvorni_sadrzaj>
    <derivirana_varijabla naziv="DomainObject.Predmet.ProtustrankaFormatedOIB_1">  Stečajna masa iza TIZ d.d. Tekstilna industrija Zadar - u stečaju, OIB 76816259930</derivirana_varijabla>
  </DomainObject.Predmet.ProtustrankaFormatedOIB>
  <DomainObject.Predmet.ProtustrankaFormatedWithAdress>
    <izvorni_sadrzaj> Stečajna masa iza TIZ d.d. Tekstilna industrija Zadar - u stečaju, Put Gazića 14/A, 23000 Zadar</izvorni_sadrzaj>
    <derivirana_varijabla naziv="DomainObject.Predmet.ProtustrankaFormatedWithAdress_1"> Stečajna masa iza TIZ d.d. Tekstilna industrija Zadar - u stečaju, Put Gazića 14/A, 23000 Zadar</derivirana_varijabla>
  </DomainObject.Predmet.ProtustrankaFormatedWithAdress>
  <DomainObject.Predmet.ProtustrankaFormatedWithAdressOIB>
    <izvorni_sadrzaj> Stečajna masa iza TIZ d.d. Tekstilna industrija Zadar - u stečaju, OIB 76816259930, Put Gazića 14/A, 23000 Zadar</izvorni_sadrzaj>
    <derivirana_varijabla naziv="DomainObject.Predmet.ProtustrankaFormatedWithAdressOIB_1"> Stečajna masa iza TIZ d.d. Tekstilna industrija Zadar - u stečaju, OIB 76816259930, Put Gazića 14/A, 23000 Zadar</derivirana_varijabla>
  </DomainObject.Predmet.ProtustrankaFormatedWithAdressOIB>
  <DomainObject.Predmet.ProtustrankaWithAdress>
    <izvorni_sadrzaj>Stečajna masa iza TIZ d.d. Tekstilna industrija Zadar - u stečaju Put Gazića 14/A, 23000 Zadar</izvorni_sadrzaj>
    <derivirana_varijabla naziv="DomainObject.Predmet.ProtustrankaWithAdress_1">Stečajna masa iza TIZ d.d. Tekstilna industrija Zadar - u stečaju Put Gazića 14/A, 23000 Zadar</derivirana_varijabla>
  </DomainObject.Predmet.ProtustrankaWithAdress>
  <DomainObject.Predmet.ProtustrankaWithAdressOIB>
    <izvorni_sadrzaj>Stečajna masa iza TIZ d.d. Tekstilna industrija Zadar - u stečaju, OIB 76816259930, Put Gazića 14/A, 23000 Zadar</izvorni_sadrzaj>
    <derivirana_varijabla naziv="DomainObject.Predmet.ProtustrankaWithAdressOIB_1">Stečajna masa iza TIZ d.d. Tekstilna industrija Zadar - u stečaju, OIB 76816259930, Put Gazića 14/A, 23000 Zadar</derivirana_varijabla>
  </DomainObject.Predmet.ProtustrankaWithAdressOIB>
  <DomainObject.Predmet.ProtustrankaNazivFormated>
    <izvorni_sadrzaj>Stečajna masa iza TIZ d.d. Tekstilna industrija Zadar - u stečaju</izvorni_sadrzaj>
    <derivirana_varijabla naziv="DomainObject.Predmet.ProtustrankaNazivFormated_1">Stečajna masa iza TIZ d.d. Tekstilna industrija Zadar - u stečaju</derivirana_varijabla>
  </DomainObject.Predmet.ProtustrankaNazivFormated>
  <DomainObject.Predmet.ProtustrankaNazivFormatedOIB>
    <izvorni_sadrzaj>Stečajna masa iza TIZ d.d. Tekstilna industrija Zadar - u stečaju, OIB 76816259930</izvorni_sadrzaj>
    <derivirana_varijabla naziv="DomainObject.Predmet.ProtustrankaNazivFormatedOIB_1">Stečajna masa iza TIZ d.d. Tekstilna industrija Zadar - u stečaju, OIB 76816259930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 POREZNA UPRAVA POD. URED ZADAR / - RH-MINISTARSTVO FINANCIJA POREZNA UPRAVA POD. URED ZADAR</izvorni_sadrzaj>
    <derivirana_varijabla naziv="DomainObject.Predmet.StrankaFormated_1">  RH-MINISTARSTVO FINANCIJA POREZNA UPRAVA POD. URED ZADAR / - RH-MINISTARSTVO FINANCIJA POREZNA UPRAVA POD. URED ZADAR</derivirana_varijabla>
  </DomainObject.Predmet.StrankaFormated>
  <DomainObject.Predmet.StrankaFormatedOIB>
    <izvorni_sadrzaj>  RH-MINISTARSTVO FINANCIJA POREZNA UPRAVA POD. URED ZADAR / - RH-MINISTARSTVO FINANCIJA POREZNA UPRAVA POD. URED ZADAR</izvorni_sadrzaj>
    <derivirana_varijabla naziv="DomainObject.Predmet.StrankaFormatedOIB_1">  RH-MINISTARSTVO FINANCIJA POREZNA UPRAVA POD. URED ZADAR / - RH-MINISTARSTVO FINANCIJA POREZNA UPRAVA POD. URED ZADAR</derivirana_varijabla>
  </DomainObject.Predmet.StrankaFormatedOIB>
  <DomainObject.Predmet.StrankaFormatedWithAdress>
    <izvorni_sadrzaj> RH-MINISTARSTVO FINANCIJA POREZNA UPRAVA POD. URED ZADAR / - RH-MINISTARSTVO FINANCIJA POREZNA UPRAVA POD. URED ZADAR, Zadar</izvorni_sadrzaj>
    <derivirana_varijabla naziv="DomainObject.Predmet.StrankaFormatedWithAdress_1"> RH-MINISTARSTVO FINANCIJA POREZNA UPRAVA POD. URED ZADAR / - RH-MINISTARSTVO FINANCIJA POREZNA UPRAVA POD. URED ZADAR, Zadar</derivirana_varijabla>
  </DomainObject.Predmet.StrankaFormatedWithAdress>
  <DomainObject.Predmet.StrankaFormatedWithAdressOIB>
    <izvorni_sadrzaj> RH-MINISTARSTVO FINANCIJA POREZNA UPRAVA POD. URED ZADAR / - RH-MINISTARSTVO FINANCIJA POREZNA UPRAVA POD. URED ZADAR, Zadar</izvorni_sadrzaj>
    <derivirana_varijabla naziv="DomainObject.Predmet.StrankaFormatedWithAdressOIB_1"> RH-MINISTARSTVO FINANCIJA POREZNA UPRAVA POD. URED ZADAR / - RH-MINISTARSTVO FINANCIJA POREZNA UPRAVA POD. URED ZADAR, Zadar</derivirana_varijabla>
  </DomainObject.Predmet.StrankaFormatedWithAdressOIB>
  <DomainObject.Predmet.StrankaWithAdress>
    <izvorni_sadrzaj>RH-MINISTARSTVO FINANCIJA POREZNA UPRAVA POD. URED ZADAR / - RH-MINISTARSTVO FINANCIJA POREZNA UPRAVA POD. URED ZADAR Zadar</izvorni_sadrzaj>
    <derivirana_varijabla naziv="DomainObject.Predmet.StrankaWithAdress_1">RH-MINISTARSTVO FINANCIJA POREZNA UPRAVA POD. URED ZADAR / - RH-MINISTARSTVO FINANCIJA POREZNA UPRAVA POD. URED ZADAR Zadar</derivirana_varijabla>
  </DomainObject.Predmet.StrankaWithAdress>
  <DomainObject.Predmet.StrankaWithAdressOIB>
    <izvorni_sadrzaj>RH-MINISTARSTVO FINANCIJA POREZNA UPRAVA POD. URED ZADAR / - RH-MINISTARSTVO FINANCIJA POREZNA UPRAVA POD. URED ZADAR, Zadar</izvorni_sadrzaj>
    <derivirana_varijabla naziv="DomainObject.Predmet.StrankaWithAdressOIB_1">RH-MINISTARSTVO FINANCIJA POREZNA UPRAVA POD. URED ZADAR / - RH-MINISTARSTVO FINANCIJA POREZNA UPRAVA POD. URED ZADAR, Zadar</derivirana_varijabla>
  </DomainObject.Predmet.StrankaWithAdressOIB>
  <DomainObject.Predmet.StrankaNazivFormated>
    <izvorni_sadrzaj>RH-MINISTARSTVO FINANCIJA POREZNA UPRAVA POD. URED ZADAR / - RH-MINISTARSTVO FINANCIJA POREZNA UPRAVA POD. URED ZADAR</izvorni_sadrzaj>
    <derivirana_varijabla naziv="DomainObject.Predmet.StrankaNazivFormated_1">RH-MINISTARSTVO FINANCIJA POREZNA UPRAVA POD. URED ZADAR / - RH-MINISTARSTVO FINANCIJA POREZNA UPRAVA POD. URED ZADAR</derivirana_varijabla>
  </DomainObject.Predmet.StrankaNazivFormated>
  <DomainObject.Predmet.StrankaNazivFormatedOIB>
    <izvorni_sadrzaj>RH-MINISTARSTVO FINANCIJA POREZNA UPRAVA POD. URED ZADAR / - RH-MINISTARSTVO FINANCIJA POREZNA UPRAVA POD. URED ZADAR</izvorni_sadrzaj>
    <derivirana_varijabla naziv="DomainObject.Predmet.StrankaNazivFormatedOIB_1">RH-MINISTARSTVO FINANCIJA POREZNA UPRAVA POD. URED ZADAR / - RH-MINISTARSTVO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RH-MINISTARSTVO FINANCIJA POREZNA UPRAVA POD. URED ZADAR / - RH-MINISTARSTVO FINANCIJA POREZNA UPRAVA POD. URED ZADAR</item>
    </izvorni_sadrzaj>
    <derivirana_varijabla naziv="DomainObject.Predmet.StrankaListFormated_1">
      <item>RH-MINISTARSTVO FINANCIJA POREZNA UPRAVA POD. URED ZADAR / - RH-MINISTARSTVO FINANCIJA POREZNA UPRAVA POD. URED ZADAR</item>
    </derivirana_varijabla>
  </DomainObject.Predmet.StrankaListFormated>
  <DomainObject.Predmet.StrankaListFormatedOIB>
    <izvorni_sadrzaj>
      <item>RH-MINISTARSTVO FINANCIJA POREZNA UPRAVA POD. URED ZADAR / - RH-MINISTARSTVO FINANCIJA POREZNA UPRAVA POD. URED ZADAR</item>
    </izvorni_sadrzaj>
    <derivirana_varijabla naziv="DomainObject.Predmet.StrankaListFormatedOIB_1">
      <item>RH-MINISTARSTVO FINANCIJA POREZNA UPRAVA POD. URED ZADAR / - RH-MINISTARSTVO FINANCIJA POREZNA UPRAVA POD. URED ZADAR</item>
    </derivirana_varijabla>
  </DomainObject.Predmet.StrankaListFormatedOIB>
  <DomainObject.Predmet.StrankaListFormatedWithAdress>
    <izvorni_sadrzaj>
      <item>RH-MINISTARSTVO FINANCIJA POREZNA UPRAVA POD. URED ZADAR / - RH-MINISTARSTVO FINANCIJA POREZNA UPRAVA POD. URED ZADAR, Zadar</item>
    </izvorni_sadrzaj>
    <derivirana_varijabla naziv="DomainObject.Predmet.StrankaListFormatedWithAdress_1">
      <item>RH-MINISTARSTVO FINANCIJA POREZNA UPRAVA POD. URED ZADAR / - RH-MINISTARSTVO FINANCIJA POREZNA UPRAVA POD. URED ZADAR, Zadar</item>
    </derivirana_varijabla>
  </DomainObject.Predmet.StrankaListFormatedWithAdress>
  <DomainObject.Predmet.StrankaListFormatedWithAdressOIB>
    <izvorni_sadrzaj>
      <item>RH-MINISTARSTVO FINANCIJA POREZNA UPRAVA POD. URED ZADAR / - RH-MINISTARSTVO FINANCIJA POREZNA UPRAVA POD. URED ZADAR, Zadar</item>
    </izvorni_sadrzaj>
    <derivirana_varijabla naziv="DomainObject.Predmet.StrankaListFormatedWithAdressOIB_1">
      <item>RH-MINISTARSTVO FINANCIJA POREZNA UPRAVA POD. URED ZADAR / - RH-MINISTARSTVO FINANCIJA POREZNA UPRAVA POD. URED ZADAR, Zadar</item>
    </derivirana_varijabla>
  </DomainObject.Predmet.StrankaListFormatedWithAdressOIB>
  <DomainObject.Predmet.StrankaListNazivFormated>
    <izvorni_sadrzaj>
      <item>RH-MINISTARSTVO FINANCIJA POREZNA UPRAVA POD. URED ZADAR / - RH-MINISTARSTVO FINANCIJA POREZNA UPRAVA POD. URED ZADAR</item>
    </izvorni_sadrzaj>
    <derivirana_varijabla naziv="DomainObject.Predmet.StrankaListNazivFormated_1">
      <item>RH-MINISTARSTVO FINANCIJA POREZNA UPRAVA POD. URED ZADAR / - RH-MINISTARSTVO FINANCIJA POREZNA UPRAVA POD. URED ZADAR</item>
    </derivirana_varijabla>
  </DomainObject.Predmet.StrankaListNazivFormated>
  <DomainObject.Predmet.StrankaListNazivFormatedOIB>
    <izvorni_sadrzaj>
      <item>RH-MINISTARSTVO FINANCIJA POREZNA UPRAVA POD. URED ZADAR / - RH-MINISTARSTVO FINANCIJA POREZNA UPRAVA POD. URED ZADAR</item>
    </izvorni_sadrzaj>
    <derivirana_varijabla naziv="DomainObject.Predmet.StrankaListNazivFormatedOIB_1">
      <item>RH-MINISTARSTVO FINANCIJA POREZNA UPRAVA POD. URED ZADAR / - RH-MINISTARSTVO FINANCIJA POREZNA UPRAVA POD. URED ZADAR</item>
    </derivirana_varijabla>
  </DomainObject.Predmet.StrankaListNazivFormatedOIB>
  <DomainObject.Predmet.ProtuStrankaListFormated>
    <izvorni_sadrzaj>
      <item>Stečajna masa iza TIZ d.d. Tekstilna industrija Zadar - u stečaju</item>
    </izvorni_sadrzaj>
    <derivirana_varijabla naziv="DomainObject.Predmet.ProtuStrankaListFormated_1">
      <item>Stečajna masa iza TIZ d.d. Tekstilna industrija Zadar - u stečaju</item>
    </derivirana_varijabla>
  </DomainObject.Predmet.ProtuStrankaListFormated>
  <DomainObject.Predmet.ProtuStrankaListFormatedOIB>
    <izvorni_sadrzaj>
      <item>Stečajna masa iza TIZ d.d. Tekstilna industrija Zadar - u stečaju, OIB 76816259930</item>
    </izvorni_sadrzaj>
    <derivirana_varijabla naziv="DomainObject.Predmet.ProtuStrankaListFormatedOIB_1">
      <item>Stečajna masa iza TIZ d.d. Tekstilna industrija Zadar - u stečaju, OIB 76816259930</item>
    </derivirana_varijabla>
  </DomainObject.Predmet.ProtuStrankaListFormatedOIB>
  <DomainObject.Predmet.ProtuStrankaListFormatedWithAdress>
    <izvorni_sadrzaj>
      <item>Stečajna masa iza TIZ d.d. Tekstilna industrija Zadar - u stečaju, Put Gazića 14/A, 23000 Zadar</item>
    </izvorni_sadrzaj>
    <derivirana_varijabla naziv="DomainObject.Predmet.ProtuStrankaListFormatedWithAdress_1">
      <item>Stečajna masa iza TIZ d.d. Tekstilna industrija Zadar - u stečaju, Put Gazića 14/A, 23000 Zadar</item>
    </derivirana_varijabla>
  </DomainObject.Predmet.ProtuStrankaListFormatedWithAdress>
  <DomainObject.Predmet.ProtuStrankaListFormatedWithAdressOIB>
    <izvorni_sadrzaj>
      <item>Stečajna masa iza TIZ d.d. Tekstilna industrija Zadar - u stečaju, OIB 76816259930, Put Gazića 14/A, 23000 Zadar</item>
    </izvorni_sadrzaj>
    <derivirana_varijabla naziv="DomainObject.Predmet.ProtuStrankaListFormatedWithAdressOIB_1">
      <item>Stečajna masa iza TIZ d.d. Tekstilna industrija Zadar - u stečaju, OIB 76816259930, Put Gazića 14/A, 23000 Zadar</item>
    </derivirana_varijabla>
  </DomainObject.Predmet.ProtuStrankaListFormatedWithAdressOIB>
  <DomainObject.Predmet.ProtuStrankaListNazivFormated>
    <izvorni_sadrzaj>
      <item>Stečajna masa iza TIZ d.d. Tekstilna industrija Zadar - u stečaju</item>
    </izvorni_sadrzaj>
    <derivirana_varijabla naziv="DomainObject.Predmet.ProtuStrankaListNazivFormated_1">
      <item>Stečajna masa iza TIZ d.d. Tekstilna industrija Zadar - u stečaju</item>
    </derivirana_varijabla>
  </DomainObject.Predmet.ProtuStrankaListNazivFormated>
  <DomainObject.Predmet.ProtuStrankaListNazivFormatedOIB>
    <izvorni_sadrzaj>
      <item>Stečajna masa iza TIZ d.d. Tekstilna industrija Zadar - u stečaju, OIB 76816259930</item>
    </izvorni_sadrzaj>
    <derivirana_varijabla naziv="DomainObject.Predmet.ProtuStrankaListNazivFormatedOIB_1">
      <item>Stečajna masa iza TIZ d.d. Tekstilna industrija Zadar - u stečaju, OIB 76816259930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 POREZNA UPRAVA POD. URED ZADAR / - RH-MINISTARSTVO FINANCIJA POREZNA UPRAVA POD. URED ZADAR</izvorni_sadrzaj>
    <derivirana_varijabla naziv="DomainObject.Predmet.StrankaIDrugi_1">RH-MINISTARSTVO FINANCIJA POREZNA UPRAVA POD. URED ZADAR / - RH-MINISTARSTVO FINANCIJA POREZNA UPRAVA POD. URED ZADAR</derivirana_varijabla>
  </DomainObject.Predmet.StrankaIDrugi>
  <DomainObject.Predmet.ProtustrankaIDrugi>
    <izvorni_sadrzaj>Stečajna masa iza TIZ d.d. Tekstilna industrija Zadar - u stečaju</izvorni_sadrzaj>
    <derivirana_varijabla naziv="DomainObject.Predmet.ProtustrankaIDrugi_1">Stečajna masa iza TIZ d.d. Tekstilna industrija Zadar - u stečaju</derivirana_varijabla>
  </DomainObject.Predmet.ProtustrankaIDrugi>
  <DomainObject.Predmet.StrankaIDrugiAdressOIB>
    <izvorni_sadrzaj>RH-MINISTARSTVO FINANCIJA POREZNA UPRAVA POD. URED ZADAR / - RH-MINISTARSTVO FINANCIJA POREZNA UPRAVA POD. URED ZADAR, Zadar</izvorni_sadrzaj>
    <derivirana_varijabla naziv="DomainObject.Predmet.StrankaIDrugiAdressOIB_1">RH-MINISTARSTVO FINANCIJA POREZNA UPRAVA POD. URED ZADAR / - RH-MINISTARSTVO FINANCIJA POREZNA UPRAVA POD. URED ZADAR, Zadar</derivirana_varijabla>
  </DomainObject.Predmet.StrankaIDrugiAdressOIB>
  <DomainObject.Predmet.ProtustrankaIDrugiAdressOIB>
    <izvorni_sadrzaj>Stečajna masa iza TIZ d.d. Tekstilna industrija Zadar - u stečaju, OIB 76816259930, Put Gazića 14/A, 23000 Zadar</izvorni_sadrzaj>
    <derivirana_varijabla naziv="DomainObject.Predmet.ProtustrankaIDrugiAdressOIB_1">Stečajna masa iza TIZ d.d. Tekstilna industrija Zadar - u stečaju, OIB 76816259930, Put Gazića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RH-MINISTARSTVO FINANCIJA POREZNA UPRAVA POD. URED ZADAR / - RH-MINISTARSTVO FINANCIJA POREZNA UPRAVA POD. URED ZADAR</item>
      <item>Stečajna masa iza TIZ d.d. Tekstilna industrija Zadar - u stečaju</item>
    </izvorni_sadrzaj>
    <derivirana_varijabla naziv="DomainObject.Predmet.SudioniciListNaziv_1">
      <item>RH-MINISTARSTVO FINANCIJA POREZNA UPRAVA POD. URED ZADAR / - RH-MINISTARSTVO FINANCIJA POREZNA UPRAVA POD. URED ZADAR</item>
      <item>Stečajna masa iza TIZ d.d. Tekstilna industrija Zadar - u stečaju</item>
    </derivirana_varijabla>
  </DomainObject.Predmet.SudioniciListNaziv>
  <DomainObject.Predmet.SudioniciListAdressOIB>
    <izvorni_sadrzaj>
      <item>RH-MINISTARSTVO FINANCIJA POREZNA UPRAVA POD. URED ZADAR / - RH-MINISTARSTVO FINANCIJA POREZNA UPRAVA POD. URED ZADAR, Zadar</item>
      <item>Stečajna masa iza TIZ d.d. Tekstilna industrija Zadar - u stečaju, OIB 76816259930, Put Gazića 14/A,23000 Zadar</item>
    </izvorni_sadrzaj>
    <derivirana_varijabla naziv="DomainObject.Predmet.SudioniciListAdressOIB_1">
      <item>RH-MINISTARSTVO FINANCIJA POREZNA UPRAVA POD. URED ZADAR / - RH-MINISTARSTVO FINANCIJA POREZNA UPRAVA POD. URED ZADAR, Zadar</item>
      <item>Stečajna masa iza TIZ d.d. Tekstilna industrija Zadar - u stečaju, OIB 76816259930, Put Gazića 14/A,23000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76816259930</item>
    </izvorni_sadrzaj>
    <derivirana_varijabla naziv="DomainObject.Predmet.SudioniciListNazivOIB_1">
      <item>, OIB null</item>
      <item>, OIB 76816259930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256</properties:Words>
  <properties:Characters>1242</properties:Characters>
  <properties:Lines>51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2018-09-05T11:18:00Z</dcterms:created>
  <dc:creator>abajlo</dc:creator>
  <cp:lastModifiedBy>Ante Rubelj</cp:lastModifiedBy>
  <cp:lastPrinted>2018-03-30T08:49:00Z</cp:lastPrinted>
  <dcterms:modified xmlns:xsi="http://www.w3.org/2001/XMLSchema-instance" xsi:type="dcterms:W3CDTF">2018-09-12T10:58:00Z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(1ST-109-18-Marica Nekić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