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bdd3" w14:paraId="bebbdd3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2D1DE3">
        <w:rPr>
          <w:bCs/>
        </w:rPr>
        <w:t>416/15-53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9E7DA4">
        <w:t xml:space="preserve">SIM-CENTAR d.o.o. Zagreb, Kustošijanska 10, MBS: 080081385 OIB: 74800445694 </w:t>
      </w:r>
      <w:r w:rsidR="00A14739" w:rsidRPr="00962D2B">
        <w:t xml:space="preserve">dana </w:t>
      </w:r>
      <w:r w:rsidR="002D1DE3">
        <w:t>20. rujna</w:t>
      </w:r>
      <w:r w:rsidR="009E7DA4">
        <w:t xml:space="preserve"> 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9E7DA4">
        <w:t xml:space="preserve">SIM-CENTAR d.o.o. Zagreb, Kustošijanska 10, MBS: 080081385 OIB: 74800445694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9E7DA4" w:rsidP="009E7DA4" w:rsidR="009E7DA4" w:rsidRPr="00962D2B">
      <w:pPr>
        <w:pStyle w:val="Odlomakpopisa"/>
        <w:numPr>
          <w:ilvl w:val="0"/>
          <w:numId w:val="31"/>
        </w:numPr>
        <w:jc w:val="both"/>
      </w:pPr>
      <w:r>
        <w:t>kčbr. 4908 Oranica Šlezingerovo u Lugu 272 čhv i kčbr. 4909 Oranica Šlezingerovo u Lugu 1463 čhv sve upisano u z.k. ul. 529 k.o. Bistra Donja</w:t>
      </w:r>
    </w:p>
    <w:p w:rsidRDefault="00C00C27" w:rsidP="00962D2B" w:rsidR="003111FC">
      <w:r w:rsidRPr="00962D2B">
        <w:tab/>
        <w:t xml:space="preserve">Na opisanim nekretninama upisano je </w:t>
      </w:r>
      <w:r w:rsidR="00681D79" w:rsidRPr="00962D2B">
        <w:t xml:space="preserve">razlučno pravo </w:t>
      </w:r>
    </w:p>
    <w:p w:rsidRDefault="009E7DA4" w:rsidP="003111FC" w:rsidR="003111FC">
      <w:pPr>
        <w:pStyle w:val="Odlomakpopisa"/>
        <w:numPr>
          <w:ilvl w:val="0"/>
          <w:numId w:val="29"/>
        </w:numPr>
      </w:pPr>
      <w:r>
        <w:t>GORENJE ZAGREB d.o.o. Zagreb, Slavonska avenija 26/4 OIB. 17323115409</w:t>
      </w:r>
    </w:p>
    <w:p w:rsidRDefault="008001FD" w:rsidP="00D04202" w:rsidR="002857A3" w:rsidRPr="00962D2B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637F34">
        <w:t xml:space="preserve">iznosi </w:t>
      </w:r>
      <w:r w:rsidR="009E7DA4">
        <w:t>1.270.000,00</w:t>
      </w:r>
      <w:r w:rsidR="00804826">
        <w:t xml:space="preserve"> </w:t>
      </w:r>
      <w:r w:rsidR="003111FC">
        <w:t xml:space="preserve">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2D1DE3">
        <w:t xml:space="preserve">11. listopada </w:t>
      </w:r>
      <w:r w:rsidR="00DE4DEC">
        <w:t>2016</w:t>
      </w:r>
      <w:r w:rsidR="000C3FEA">
        <w:t xml:space="preserve">.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2D1DE3">
        <w:t>10,45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9E7DA4" w:rsidP="009E7DA4" w:rsidR="009E7DA4" w:rsidRPr="00962D2B">
      <w:pPr>
        <w:pStyle w:val="Odlomakpopisa"/>
        <w:numPr>
          <w:ilvl w:val="0"/>
          <w:numId w:val="31"/>
        </w:numPr>
        <w:jc w:val="both"/>
      </w:pPr>
      <w:r>
        <w:t>kčbr. 4908 Oranica Šlezingerovo u Lugu 272 čhv i kčbr. 4909 Oranica Šlezingerovo u Lugu 1463 čhv sve upisano u z.k. ul. 529 k.o. Bistra Donja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15734A" w:rsidR="00E30555" w:rsidRPr="00962D2B">
      <w:pPr>
        <w:jc w:val="both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2D1DE3">
        <w:t>1.143.000,00</w:t>
      </w:r>
      <w:r w:rsidR="00804826">
        <w:t xml:space="preserve">  kuna</w:t>
      </w:r>
      <w:r w:rsidR="00804826" w:rsidRPr="00962D2B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2D1DE3">
        <w:t>3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9E7DA4" w:rsidR="003E5BDA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9E7DA4" w:rsidP="009E7DA4" w:rsidR="009E7DA4">
      <w:pPr>
        <w:ind w:firstLine="708"/>
        <w:jc w:val="both"/>
      </w:pPr>
    </w:p>
    <w:p w:rsidRDefault="009E7DA4" w:rsidP="009E7DA4" w:rsidR="009E7DA4">
      <w:pPr>
        <w:ind w:firstLine="708"/>
        <w:jc w:val="both"/>
      </w:pPr>
    </w:p>
    <w:p w:rsidRDefault="00804826" w:rsidP="003E5BDA" w:rsidR="00804826">
      <w:pPr>
        <w:jc w:val="both"/>
      </w:pPr>
    </w:p>
    <w:p w:rsidRDefault="00804826" w:rsidP="009E7DA4" w:rsidR="00804826" w:rsidRPr="00962D2B">
      <w:pPr>
        <w:jc w:val="both"/>
      </w:pPr>
      <w:r>
        <w:tab/>
      </w:r>
      <w:r>
        <w:tab/>
      </w:r>
    </w:p>
    <w:p w:rsidRDefault="003E5BDA" w:rsidP="003E5BDA" w:rsidR="003E5BDA" w:rsidRPr="00962D2B">
      <w:pPr>
        <w:jc w:val="both"/>
      </w:pPr>
      <w:r w:rsidRPr="00962D2B">
        <w:lastRenderedPageBreak/>
        <w:t xml:space="preserve">4.  </w:t>
      </w:r>
      <w:r w:rsidRPr="00962D2B">
        <w:tab/>
      </w:r>
      <w:r w:rsidRPr="00962D2B">
        <w:tab/>
        <w:t>Kao kupci mogu sudjelovat</w:t>
      </w:r>
      <w:r w:rsidR="006C4646">
        <w:t xml:space="preserve">i samo osobe koje su zaključno sa </w:t>
      </w:r>
      <w:r w:rsidR="002D1DE3">
        <w:t>6. listopada</w:t>
      </w:r>
      <w:r w:rsidR="006C4646">
        <w:t xml:space="preserve"> 2016.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9E7DA4">
        <w:t>416-15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 xml:space="preserve">nekretninama sud će u rješenju od dosudi odrediti da će se u zemljišnim knjigama nakon pravomoćnosti rješenja o dosudi te </w:t>
      </w:r>
      <w:r w:rsidRPr="00962D2B">
        <w:lastRenderedPageBreak/>
        <w:t>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2D1DE3">
        <w:t>20. rujna</w:t>
      </w:r>
      <w:r w:rsidR="009E7DA4">
        <w:t xml:space="preserve"> </w:t>
      </w:r>
      <w:r w:rsidR="00804826">
        <w:t xml:space="preserve"> 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481831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481831" w:rsidP="00D7215D" w:rsidR="00481831"/>
    <w:p w:rsidRDefault="00481831" w:rsidR="0048183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81831" w:rsidP="00481831" w:rsidR="00481831">
      <w:pPr>
        <w:ind w:firstLine="708" w:left="4956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320D9C" w:rsidR="00AA5226" w:rsidRPr="00962D2B">
      <w:headerReference w:type="even" r:id="rId10"/>
      <w:headerReference w:type="default" r:id="rId11"/>
      <w:pgSz w:h="16838" w:w="11906"/>
      <w:pgMar w:gutter="0" w:footer="709" w:header="709" w:left="1418" w:bottom="156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183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2D1DE3">
      <w:t>416/15-53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1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9"/>
  </w:num>
  <w:num w:numId="3">
    <w:abstractNumId w:val="20"/>
  </w:num>
  <w:num w:numId="4">
    <w:abstractNumId w:val="2"/>
  </w:num>
  <w:num w:numId="5">
    <w:abstractNumId w:val="27"/>
  </w:num>
  <w:num w:numId="6">
    <w:abstractNumId w:val="18"/>
  </w:num>
  <w:num w:numId="7">
    <w:abstractNumId w:val="21"/>
  </w:num>
  <w:num w:numId="8">
    <w:abstractNumId w:val="25"/>
  </w:num>
  <w:num w:numId="9">
    <w:abstractNumId w:val="22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10"/>
  </w:num>
  <w:num w:numId="15">
    <w:abstractNumId w:val="23"/>
  </w:num>
  <w:num w:numId="16">
    <w:abstractNumId w:val="24"/>
  </w:num>
  <w:num w:numId="17">
    <w:abstractNumId w:val="16"/>
  </w:num>
  <w:num w:numId="18">
    <w:abstractNumId w:val="14"/>
  </w:num>
  <w:num w:numId="19">
    <w:abstractNumId w:val="19"/>
  </w:num>
  <w:num w:numId="20">
    <w:abstractNumId w:val="15"/>
  </w:num>
  <w:num w:numId="21">
    <w:abstractNumId w:val="3"/>
  </w:num>
  <w:num w:numId="22">
    <w:abstractNumId w:val="30"/>
  </w:num>
  <w:num w:numId="23">
    <w:abstractNumId w:val="26"/>
  </w:num>
  <w:num w:numId="24">
    <w:abstractNumId w:val="11"/>
  </w:num>
  <w:num w:numId="25">
    <w:abstractNumId w:val="0"/>
  </w:num>
  <w:num w:numId="26">
    <w:abstractNumId w:val="7"/>
  </w:num>
  <w:num w:numId="27">
    <w:abstractNumId w:val="1"/>
  </w:num>
  <w:num w:numId="28">
    <w:abstractNumId w:val="13"/>
  </w:num>
  <w:num w:numId="29">
    <w:abstractNumId w:val="17"/>
  </w:num>
  <w:num w:numId="30">
    <w:abstractNumId w:val="28"/>
  </w:num>
  <w:num w:numId="3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763C"/>
    <w:rsid w:val="00217201"/>
    <w:rsid w:val="002349EC"/>
    <w:rsid w:val="00264E94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81831"/>
    <w:rsid w:val="004A1287"/>
    <w:rsid w:val="004C52A6"/>
    <w:rsid w:val="004D5669"/>
    <w:rsid w:val="004D57B3"/>
    <w:rsid w:val="004D64B1"/>
    <w:rsid w:val="004F73AE"/>
    <w:rsid w:val="005000A5"/>
    <w:rsid w:val="00502D64"/>
    <w:rsid w:val="00563A81"/>
    <w:rsid w:val="00590E54"/>
    <w:rsid w:val="005E3CED"/>
    <w:rsid w:val="00605E89"/>
    <w:rsid w:val="00630298"/>
    <w:rsid w:val="00637F34"/>
    <w:rsid w:val="00640198"/>
    <w:rsid w:val="00647E47"/>
    <w:rsid w:val="00681D79"/>
    <w:rsid w:val="00681D81"/>
    <w:rsid w:val="00690D9D"/>
    <w:rsid w:val="00690FE4"/>
    <w:rsid w:val="006A3F6F"/>
    <w:rsid w:val="006C3E18"/>
    <w:rsid w:val="006C4646"/>
    <w:rsid w:val="006C7A48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E1C07"/>
    <w:rsid w:val="007F3674"/>
    <w:rsid w:val="007F3A38"/>
    <w:rsid w:val="007F4BA6"/>
    <w:rsid w:val="008001FD"/>
    <w:rsid w:val="00804826"/>
    <w:rsid w:val="008160E0"/>
    <w:rsid w:val="00830D0A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5DE0"/>
    <w:rsid w:val="00B37CCC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8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8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8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8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8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8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8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8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SIM-CENTAR d.o.o.</izvorni_sadrzaj>
    <derivirana_varijabla naziv="DomainObject.Predmet.ProtustrankaFormated_1">  SIM-CENTAR d.o.o.</derivirana_varijabla>
  </DomainObject.Predmet.ProtustrankaFormated>
  <DomainObject.Predmet.ProtustrankaFormatedOIB>
    <izvorni_sadrzaj>  SIM-CENTAR d.o.o., OIB 74800445694</izvorni_sadrzaj>
    <derivirana_varijabla naziv="DomainObject.Predmet.ProtustrankaFormatedOIB_1">  SIM-CENTAR d.o.o., OIB 74800445694</derivirana_varijabla>
  </DomainObject.Predmet.ProtustrankaFormatedOIB>
  <DomainObject.Predmet.ProtustrankaFormatedWithAdress>
    <izvorni_sadrzaj> SIM-CENTAR d.o.o., Kustošijanska 10, 10000 Zagreb</izvorni_sadrzaj>
    <derivirana_varijabla naziv="DomainObject.Predmet.ProtustrankaFormatedWithAdress_1"> SIM-CENTAR d.o.o., Kustošijanska 10, 10000 Zagreb</derivirana_varijabla>
  </DomainObject.Predmet.ProtustrankaFormatedWithAdress>
  <DomainObject.Predmet.ProtustrankaFormatedWithAdressOIB>
    <izvorni_sadrzaj> SIM-CENTAR d.o.o., OIB 74800445694, Kustošijanska 10, 10000 Zagreb</izvorni_sadrzaj>
    <derivirana_varijabla naziv="DomainObject.Predmet.ProtustrankaFormatedWithAdressOIB_1"> SIM-CENTAR d.o.o., OIB 74800445694, Kustošijanska 10, 10000 Zagreb</derivirana_varijabla>
  </DomainObject.Predmet.ProtustrankaFormatedWithAdressOIB>
  <DomainObject.Predmet.ProtustrankaWithAdress>
    <izvorni_sadrzaj>SIM-CENTAR d.o.o. Kustošijanska 10, 10000 Zagreb</izvorni_sadrzaj>
    <derivirana_varijabla naziv="DomainObject.Predmet.ProtustrankaWithAdress_1">SIM-CENTAR d.o.o. Kustošijanska 10, 10000 Zagreb</derivirana_varijabla>
  </DomainObject.Predmet.ProtustrankaWithAdress>
  <DomainObject.Predmet.ProtustrankaWithAdressOIB>
    <izvorni_sadrzaj>SIM-CENTAR d.o.o., OIB 74800445694, Kustošijanska 10, 10000 Zagreb</izvorni_sadrzaj>
    <derivirana_varijabla naziv="DomainObject.Predmet.ProtustrankaWithAdressOIB_1">SIM-CENTAR d.o.o., OIB 74800445694, Kustošijanska 10, 10000 Zagreb</derivirana_varijabla>
  </DomainObject.Predmet.ProtustrankaWithAdressOIB>
  <DomainObject.Predmet.ProtustrankaNazivFormated>
    <izvorni_sadrzaj>SIM-CENTAR d.o.o.</izvorni_sadrzaj>
    <derivirana_varijabla naziv="DomainObject.Predmet.ProtustrankaNazivFormated_1">SIM-CENTAR d.o.o.</derivirana_varijabla>
  </DomainObject.Predmet.ProtustrankaNazivFormated>
  <DomainObject.Predmet.ProtustrankaNazivFormatedOIB>
    <izvorni_sadrzaj>SIM-CENTAR d.o.o., OIB 74800445694</izvorni_sadrzaj>
    <derivirana_varijabla naziv="DomainObject.Predmet.ProtustrankaNazivFormatedOIB_1">SIM-CENTAR d.o.o., OIB 74800445694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MLADENKA BANDOV</izvorni_sadrzaj>
    <derivirana_varijabla naziv="DomainObject.Predmet.StrankaFormated_1">  MLADENKA BANDOV</derivirana_varijabla>
  </DomainObject.Predmet.StrankaFormated>
  <DomainObject.Predmet.StrankaFormatedOIB>
    <izvorni_sadrzaj>  MLADENKA BANDOV, OIB 88835123444</izvorni_sadrzaj>
    <derivirana_varijabla naziv="DomainObject.Predmet.StrankaFormatedOIB_1">  MLADENKA BANDOV, OIB 88835123444</derivirana_varijabla>
  </DomainObject.Predmet.StrankaFormatedOIB>
  <DomainObject.Predmet.StrankaFormatedWithAdress>
    <izvorni_sadrzaj> MLADENKA BANDOV, VIDA DOŠENA 40, 10000 Zagreb</izvorni_sadrzaj>
    <derivirana_varijabla naziv="DomainObject.Predmet.StrankaFormatedWithAdress_1"> MLADENKA BANDOV, VIDA DOŠENA 40, 10000 Zagreb</derivirana_varijabla>
  </DomainObject.Predmet.StrankaFormatedWithAdress>
  <DomainObject.Predmet.StrankaFormatedWithAdressOIB>
    <izvorni_sadrzaj> MLADENKA BANDOV, OIB 88835123444, VIDA DOŠENA 40, 10000 Zagreb</izvorni_sadrzaj>
    <derivirana_varijabla naziv="DomainObject.Predmet.StrankaFormatedWithAdressOIB_1"> MLADENKA BANDOV, OIB 88835123444, VIDA DOŠENA 40, 10000 Zagreb</derivirana_varijabla>
  </DomainObject.Predmet.StrankaFormatedWithAdressOIB>
  <DomainObject.Predmet.StrankaWithAdress>
    <izvorni_sadrzaj>MLADENKA BANDOV VIDA DOŠENA 40,10000 Zagreb</izvorni_sadrzaj>
    <derivirana_varijabla naziv="DomainObject.Predmet.StrankaWithAdress_1">MLADENKA BANDOV VIDA DOŠENA 40,10000 Zagreb</derivirana_varijabla>
  </DomainObject.Predmet.StrankaWithAdress>
  <DomainObject.Predmet.StrankaWithAdressOIB>
    <izvorni_sadrzaj>MLADENKA BANDOV, OIB 88835123444, VIDA DOŠENA 40,10000 Zagreb</izvorni_sadrzaj>
    <derivirana_varijabla naziv="DomainObject.Predmet.StrankaWithAdressOIB_1">MLADENKA BANDOV, OIB 88835123444, VIDA DOŠENA 40,10000 Zagreb</derivirana_varijabla>
  </DomainObject.Predmet.StrankaWithAdressOIB>
  <DomainObject.Predmet.StrankaNazivFormated>
    <izvorni_sadrzaj>MLADENKA BANDOV</izvorni_sadrzaj>
    <derivirana_varijabla naziv="DomainObject.Predmet.StrankaNazivFormated_1">MLADENKA BANDOV</derivirana_varijabla>
  </DomainObject.Predmet.StrankaNazivFormated>
  <DomainObject.Predmet.StrankaNazivFormatedOIB>
    <izvorni_sadrzaj>MLADENKA BANDOV, OIB 88835123444</izvorni_sadrzaj>
    <derivirana_varijabla naziv="DomainObject.Predmet.StrankaNazivFormatedOIB_1">MLADENKA BANDOV, OIB 88835123444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MLADENKA BANDOV</item>
    </izvorni_sadrzaj>
    <derivirana_varijabla naziv="DomainObject.Predmet.StrankaListFormated_1">
      <item>MLADENKA BANDOV</item>
    </derivirana_varijabla>
  </DomainObject.Predmet.StrankaListFormated>
  <DomainObject.Predmet.StrankaListFormatedOIB>
    <izvorni_sadrzaj>
      <item>MLADENKA BANDOV, OIB 88835123444</item>
    </izvorni_sadrzaj>
    <derivirana_varijabla naziv="DomainObject.Predmet.StrankaListFormatedOIB_1">
      <item>MLADENKA BANDOV, OIB 88835123444</item>
    </derivirana_varijabla>
  </DomainObject.Predmet.StrankaListFormatedOIB>
  <DomainObject.Predmet.StrankaListFormatedWithAdress>
    <izvorni_sadrzaj>
      <item>MLADENKA BANDOV, VIDA DOŠENA 40, 10000 Zagreb</item>
    </izvorni_sadrzaj>
    <derivirana_varijabla naziv="DomainObject.Predmet.StrankaListFormatedWithAdress_1">
      <item>MLADENKA BANDOV, VIDA DOŠENA 40, 10000 Zagreb</item>
    </derivirana_varijabla>
  </DomainObject.Predmet.StrankaListFormatedWithAdress>
  <DomainObject.Predmet.StrankaListFormatedWithAdressOIB>
    <izvorni_sadrzaj>
      <item>MLADENKA BANDOV, OIB 88835123444, VIDA DOŠENA 40, 10000 Zagreb</item>
    </izvorni_sadrzaj>
    <derivirana_varijabla naziv="DomainObject.Predmet.StrankaListFormatedWithAdressOIB_1">
      <item>MLADENKA BANDOV, OIB 88835123444, VIDA DOŠENA 40, 10000 Zagreb</item>
    </derivirana_varijabla>
  </DomainObject.Predmet.StrankaListFormatedWithAdressOIB>
  <DomainObject.Predmet.StrankaListNazivFormated>
    <izvorni_sadrzaj>
      <item>MLADENKA BANDOV</item>
    </izvorni_sadrzaj>
    <derivirana_varijabla naziv="DomainObject.Predmet.StrankaListNazivFormated_1">
      <item>MLADENKA BANDOV</item>
    </derivirana_varijabla>
  </DomainObject.Predmet.StrankaListNazivFormated>
  <DomainObject.Predmet.StrankaListNazivFormatedOIB>
    <izvorni_sadrzaj>
      <item>MLADENKA BANDOV, OIB 88835123444</item>
    </izvorni_sadrzaj>
    <derivirana_varijabla naziv="DomainObject.Predmet.StrankaListNazivFormatedOIB_1">
      <item>MLADENKA BANDOV, OIB 88835123444</item>
    </derivirana_varijabla>
  </DomainObject.Predmet.StrankaListNazivFormatedOIB>
  <DomainObject.Predmet.ProtuStrankaListFormated>
    <izvorni_sadrzaj>
      <item>SIM-CENTAR d.o.o.</item>
    </izvorni_sadrzaj>
    <derivirana_varijabla naziv="DomainObject.Predmet.ProtuStrankaListFormated_1">
      <item>SIM-CENTAR d.o.o.</item>
    </derivirana_varijabla>
  </DomainObject.Predmet.ProtuStrankaListFormated>
  <DomainObject.Predmet.ProtuStrankaListFormatedOIB>
    <izvorni_sadrzaj>
      <item>SIM-CENTAR d.o.o., OIB 74800445694</item>
    </izvorni_sadrzaj>
    <derivirana_varijabla naziv="DomainObject.Predmet.ProtuStrankaListFormatedOIB_1">
      <item>SIM-CENTAR d.o.o., OIB 74800445694</item>
    </derivirana_varijabla>
  </DomainObject.Predmet.ProtuStrankaListFormatedOIB>
  <DomainObject.Predmet.ProtuStrankaListFormatedWithAdress>
    <izvorni_sadrzaj>
      <item>SIM-CENTAR d.o.o., Kustošijanska 10, 10000 Zagreb</item>
    </izvorni_sadrzaj>
    <derivirana_varijabla naziv="DomainObject.Predmet.ProtuStrankaListFormatedWithAdress_1">
      <item>SIM-CENTAR d.o.o., Kustošijanska 10, 10000 Zagreb</item>
    </derivirana_varijabla>
  </DomainObject.Predmet.ProtuStrankaListFormatedWithAdress>
  <DomainObject.Predmet.ProtuStrankaListFormatedWithAdressOIB>
    <izvorni_sadrzaj>
      <item>SIM-CENTAR d.o.o., OIB 74800445694, Kustošijanska 10, 10000 Zagreb</item>
    </izvorni_sadrzaj>
    <derivirana_varijabla naziv="DomainObject.Predmet.ProtuStrankaListFormatedWithAdressOIB_1">
      <item>SIM-CENTAR d.o.o., OIB 74800445694, Kustošijanska 10, 10000 Zagreb</item>
    </derivirana_varijabla>
  </DomainObject.Predmet.ProtuStrankaListFormatedWithAdressOIB>
  <DomainObject.Predmet.ProtuStrankaListNazivFormated>
    <izvorni_sadrzaj>
      <item>SIM-CENTAR d.o.o.</item>
    </izvorni_sadrzaj>
    <derivirana_varijabla naziv="DomainObject.Predmet.ProtuStrankaListNazivFormated_1">
      <item>SIM-CENTAR d.o.o.</item>
    </derivirana_varijabla>
  </DomainObject.Predmet.ProtuStrankaListNazivFormated>
  <DomainObject.Predmet.ProtuStrankaListNazivFormatedOIB>
    <izvorni_sadrzaj>
      <item>SIM-CENTAR d.o.o., OIB 74800445694</item>
    </izvorni_sadrzaj>
    <derivirana_varijabla naziv="DomainObject.Predmet.ProtuStrankaListNazivFormatedOIB_1">
      <item>SIM-CENTAR d.o.o., OIB 74800445694</item>
    </derivirana_varijabla>
  </DomainObject.Predmet.ProtuStrankaListNazivFormatedOIB>
  <DomainObject.Predmet.OstaliListFormated>
    <izvorni_sadrzaj>
      <item>Dražen Đuretić</item>
      <item>Josip Lončarić</item>
      <item>Miroslav Leko</item>
      <item>KRISTINA CEZNER BUJAN</item>
    </izvorni_sadrzaj>
    <derivirana_varijabla naziv="DomainObject.Predmet.OstaliListFormated_1">
      <item>Dražen Đuretić</item>
      <item>Josip Lončarić</item>
      <item>Miroslav Leko</item>
      <item>KRISTINA CEZNER BUJAN</item>
    </derivirana_varijabla>
  </DomainObject.Predmet.OstaliListFormated>
  <DomainObject.Predmet.OstaliList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FormatedOIB_1">
      <item>Dražen Đuretić, OIB 05266988476</item>
      <item>Josip Lončarić, OIB 14673501229</item>
      <item>Miroslav Leko</item>
      <item>KRISTINA CEZNER BUJAN, OIB 28244979631</item>
    </derivirana_varijabla>
  </DomainObject.Predmet.OstaliListFormatedOIB>
  <DomainObject.Predmet.OstaliListFormatedWithAdress>
    <izvorni_sadrzaj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izvorni_sadrzaj>
    <derivirana_varijabla naziv="DomainObject.Predmet.OstaliListFormatedWithAdress_1"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derivirana_varijabla>
  </DomainObject.Predmet.OstaliListFormatedWithAdress>
  <DomainObject.Predmet.OstaliListFormatedWithAdressOIB>
    <izvorni_sadrzaj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izvorni_sadrzaj>
    <derivirana_varijabla naziv="DomainObject.Predmet.OstaliListFormatedWithAdressOIB_1"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derivirana_varijabla>
  </DomainObject.Predmet.OstaliListFormatedWithAdressOIB>
  <DomainObject.Predmet.OstaliListNazivFormated>
    <izvorni_sadrzaj>
      <item>Dražen Đuretić</item>
      <item>Josip Lončarić</item>
      <item>Miroslav Leko</item>
      <item>KRISTINA CEZNER BUJAN</item>
    </izvorni_sadrzaj>
    <derivirana_varijabla naziv="DomainObject.Predmet.OstaliListNazivFormated_1">
      <item>Dražen Đuretić</item>
      <item>Josip Lončarić</item>
      <item>Miroslav Leko</item>
      <item>KRISTINA CEZNER BUJAN</item>
    </derivirana_varijabla>
  </DomainObject.Predmet.OstaliListNazivFormated>
  <DomainObject.Predmet.OstaliListNaziv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NazivFormatedOIB_1">
      <item>Dražen Đuretić, OIB 05266988476</item>
      <item>Josip Lončarić, OIB 14673501229</item>
      <item>Miroslav Leko</item>
      <item>KRISTINA CEZNER BUJAN, OIB 28244979631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MLADENKA BANDOV</izvorni_sadrzaj>
    <derivirana_varijabla naziv="DomainObject.Predmet.StrankaIDrugi_1">MLADENKA BANDOV</derivirana_varijabla>
  </DomainObject.Predmet.StrankaIDrugi>
  <DomainObject.Predmet.ProtustrankaIDrugi>
    <izvorni_sadrzaj>SIM-CENTAR d.o.o.</izvorni_sadrzaj>
    <derivirana_varijabla naziv="DomainObject.Predmet.ProtustrankaIDrugi_1">SIM-CENTAR d.o.o.</derivirana_varijabla>
  </DomainObject.Predmet.ProtustrankaIDrugi>
  <DomainObject.Predmet.StrankaIDrugiAdressOIB>
    <izvorni_sadrzaj>MLADENKA BANDOV, OIB 88835123444, VIDA DOŠENA 40, 10000 Zagreb</izvorni_sadrzaj>
    <derivirana_varijabla naziv="DomainObject.Predmet.StrankaIDrugiAdressOIB_1">MLADENKA BANDOV, OIB 88835123444, VIDA DOŠENA 40, 10000 Zagreb</derivirana_varijabla>
  </DomainObject.Predmet.StrankaIDrugiAdressOIB>
  <DomainObject.Predmet.ProtustrankaIDrugiAdressOIB>
    <izvorni_sadrzaj>SIM-CENTAR d.o.o., OIB 74800445694, Kustošijanska 10, 10000 Zagreb</izvorni_sadrzaj>
    <derivirana_varijabla naziv="DomainObject.Predmet.ProtustrankaIDrugiAdressOIB_1">SIM-CENTAR d.o.o., OIB 74800445694, Kustošijanska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MLADENKA BANDOV</item>
      <item>SIM-CENTAR d.o.o.</item>
      <item>Dražen Đuretić</item>
      <item>Josip Lončarić</item>
      <item>Miroslav Leko</item>
      <item>KRISTINA CEZNER BUJAN</item>
    </izvorni_sadrzaj>
    <derivirana_varijabla naziv="DomainObject.Predmet.SudioniciListNaziv_1">
      <item>MLADENKA BANDOV</item>
      <item>SIM-CENTAR d.o.o.</item>
      <item>Dražen Đuretić</item>
      <item>Josip Lončarić</item>
      <item>Miroslav Leko</item>
      <item>KRISTINA CEZNER BUJAN</item>
    </derivirana_varijabla>
  </DomainObject.Predmet.SudioniciListNaziv>
  <DomainObject.Predmet.SudioniciListAdressOIB>
    <izvorni_sadrzaj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</izvorni_sadrzaj>
    <derivirana_varijabla naziv="DomainObject.Predmet.SudioniciListAdressOIB_1"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88835123444</item>
      <item>, OIB 74800445694</item>
      <item>, OIB 05266988476</item>
      <item>, OIB 14673501229</item>
      <item>, OIB null</item>
      <item>, OIB 28244979631</item>
    </izvorni_sadrzaj>
    <derivirana_varijabla naziv="DomainObject.Predmet.SudioniciListNazivOIB_1">
      <item>, OIB 88835123444</item>
      <item>, OIB 74800445694</item>
      <item>, OIB 05266988476</item>
      <item>, OIB 14673501229</item>
      <item>, OIB null</item>
      <item>, OIB 28244979631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937</properties:Words>
  <properties:Characters>5208</properties:Characters>
  <properties:Lines>113</properties:Lines>
  <properties:Paragraphs>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2016-09-20T12:50:00Z</dcterms:created>
  <dc:creator>Nada Kraljić</dc:creator>
  <cp:lastModifiedBy>Vinka Mihalinčić</cp:lastModifiedBy>
  <cp:lastPrinted>2016-04-29T08:52:00Z</cp:lastPrinted>
  <dcterms:modified xmlns:xsi="http://www.w3.org/2001/XMLSchema-instance" xsi:type="dcterms:W3CDTF">2016-09-20T12:56:00Z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