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f2e4" w14:paraId="216f2e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55353">
        <w:t>51</w:t>
      </w:r>
      <w:r w:rsidR="00E255BF">
        <w:t>2</w:t>
      </w:r>
      <w:r w:rsidRPr="00151FF0">
        <w:t>/1</w:t>
      </w:r>
      <w:r w:rsidR="00E255BF">
        <w:t>6</w:t>
      </w:r>
      <w:r w:rsidRPr="00151FF0">
        <w:t>-</w:t>
      </w:r>
      <w:r w:rsidR="00355353">
        <w:t>38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355353" w:rsidRPr="00355353">
        <w:t>FOTONAPONSKA ENERGIJA društvo s ograničenom odgovornošću za proizvodnju električne energije i usluge, Osijek, J.J. Strossmayera 29, MBS 030124159, OIB 05858819302</w:t>
      </w:r>
      <w:r w:rsidRPr="00E255BF">
        <w:t xml:space="preserve">, dana </w:t>
      </w:r>
      <w:r w:rsidR="00355353">
        <w:t>1</w:t>
      </w:r>
      <w:r w:rsidR="001421F9">
        <w:t>2</w:t>
      </w:r>
      <w:r w:rsidRPr="00E255BF">
        <w:t xml:space="preserve">. </w:t>
      </w:r>
      <w:r w:rsidR="00355353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634FDE" w:rsidRPr="00DA4808">
        <w:t>Krešimir</w:t>
      </w:r>
      <w:r w:rsidR="00634FDE">
        <w:t>a</w:t>
      </w:r>
      <w:r w:rsidR="00634FDE" w:rsidRPr="00DA4808">
        <w:t xml:space="preserve"> Gudelj, Osijek, Splavarska 71, OIB 71674163554</w:t>
      </w:r>
      <w:r>
        <w:t xml:space="preserve"> po t. 4. izreke rješenja ovoga suda poslovnog broja 14 St-</w:t>
      </w:r>
      <w:r w:rsidR="00634FDE">
        <w:t>51</w:t>
      </w:r>
      <w:r>
        <w:t>2/16-</w:t>
      </w:r>
      <w:r w:rsidR="00634FDE">
        <w:t>3</w:t>
      </w:r>
      <w:r>
        <w:t xml:space="preserve">1 od </w:t>
      </w:r>
      <w:r w:rsidR="00634FDE">
        <w:t>19</w:t>
      </w:r>
      <w:r>
        <w:t xml:space="preserve">.07.2016. , odnosno da u dogovoru sa stečajnom upraviteljicom </w:t>
      </w:r>
      <w:r w:rsidR="00166F2B" w:rsidRPr="00166F2B">
        <w:t>Nad</w:t>
      </w:r>
      <w:r>
        <w:t>om</w:t>
      </w:r>
      <w:r w:rsidR="00166F2B" w:rsidRPr="00166F2B">
        <w:t xml:space="preserve"> Gagro, Vinkovci, Glagoljaška 52, OIB 04212100945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34FDE">
        <w:t>1</w:t>
      </w:r>
      <w:r w:rsidR="00CB1BDB">
        <w:t>2</w:t>
      </w:r>
      <w:r w:rsidRPr="008D4802">
        <w:t xml:space="preserve">. </w:t>
      </w:r>
      <w:r w:rsidR="00634FDE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634FDE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634FDE" w:rsidRPr="00634FDE">
        <w:t xml:space="preserve">Krešimir Gudelj, </w:t>
      </w:r>
      <w:r w:rsidR="006E6A9F">
        <w:t>Višnjevac, Zagrebačka 33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Nada Gagro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5353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4FDE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E6A9F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05D7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00C07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C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C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C0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C0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C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C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C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C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
Tt-16/7439</izvorni_sadrzaj>
    <derivirana_varijabla naziv="DomainObject.Predmet.PrimjedbaSuca_1">subjekt brisan rješenjem
Tt-16/7439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FOTONAPONSKA ENERGIJA društvo s ograničenom odgovornošću za proizvodnju električne energije i usluge</izvorni_sadrzaj>
    <derivirana_varijabla naziv="DomainObject.Predmet.ProtustrankaFormated_1">  FOTONAPONSKA ENERGIJA društvo s ograničenom odgovornošću za proizvodnju električne energije i usluge</derivirana_varijabla>
  </DomainObject.Predmet.ProtustrankaFormated>
  <DomainObject.Predmet.ProtustrankaFormatedOIB>
    <izvorni_sadrzaj>  FOTONAPONSKA ENERGIJA društvo s ograničenom odgovornošću za proizvodnju električne energije i usluge, OIB 05858819302</izvorni_sadrzaj>
    <derivirana_varijabla naziv="DomainObject.Predmet.ProtustrankaFormatedOIB_1">  FOTONAPONSKA ENERGIJA društvo s ograničenom odgovornošću za proizvodnju električne energije i usluge, OIB 05858819302</derivirana_varijabla>
  </DomainObject.Predmet.ProtustrankaFormatedOIB>
  <DomainObject.Predmet.ProtustrankaFormatedWithAdress>
    <izvorni_sadrzaj> FOTONAPONSKA ENERGIJA društvo s ograničenom odgovornošću za proizvodnju električne energije i usluge, J.J. Strossmayera 29, 31000 Osijek</izvorni_sadrzaj>
    <derivirana_varijabla naziv="DomainObject.Predmet.ProtustrankaFormatedWithAdress_1"> FOTONAPONSKA ENERGIJA društvo s ograničenom odgovornošću za proizvodnju električne energije i usluge, J.J. Strossmayera 29, 31000 Osijek</derivirana_varijabla>
  </DomainObject.Predmet.ProtustrankaFormatedWithAdress>
  <DomainObject.Predmet.ProtustrankaFormatedWithAdressOIB>
    <izvorni_sadrzaj> FOTONAPONSKA ENERGIJA društvo s ograničenom odgovornošću za proizvodnju električne energije i usluge, OIB 05858819302, J.J. Strossmayera 29, 31000 Osijek</izvorni_sadrzaj>
    <derivirana_varijabla naziv="DomainObject.Predmet.ProtustrankaFormatedWithAdressOIB_1"> FOTONAPONSKA ENERGIJA društvo s ograničenom odgovornošću za proizvodnju električne energije i usluge, OIB 05858819302, J.J. Strossmayera 29, 31000 Osijek</derivirana_varijabla>
  </DomainObject.Predmet.ProtustrankaFormatedWithAdressOIB>
  <DomainObject.Predmet.ProtustrankaWithAdress>
    <izvorni_sadrzaj>FOTONAPONSKA ENERGIJA društvo s ograničenom odgovornošću za proizvodnju električne energije i usluge J.J. Strossmayera 29, 31000 Osijek</izvorni_sadrzaj>
    <derivirana_varijabla naziv="DomainObject.Predmet.ProtustrankaWithAdress_1">FOTONAPONSKA ENERGIJA društvo s ograničenom odgovornošću za proizvodnju električne energije i usluge J.J. Strossmayera 29, 31000 Osijek</derivirana_varijabla>
  </DomainObject.Predmet.ProtustrankaWithAdress>
  <DomainObject.Predmet.ProtustrankaWithAdressOIB>
    <izvorni_sadrzaj>FOTONAPONSKA ENERGIJA društvo s ograničenom odgovornošću za proizvodnju električne energije i usluge, OIB 05858819302, J.J. Strossmayera 29, 31000 Osijek</izvorni_sadrzaj>
    <derivirana_varijabla naziv="DomainObject.Predmet.ProtustrankaWithAdressOIB_1">FOTONAPONSKA ENERGIJA društvo s ograničenom odgovornošću za proizvodnju električne energije i usluge, OIB 05858819302, J.J. Strossmayera 29, 31000 Osijek</derivirana_varijabla>
  </DomainObject.Predmet.ProtustrankaWithAdressOIB>
  <DomainObject.Predmet.ProtustrankaNazivFormated>
    <izvorni_sadrzaj>FOTONAPONSKA ENERGIJA društvo s ograničenom odgovornošću za proizvodnju električne energije i usluge</izvorni_sadrzaj>
    <derivirana_varijabla naziv="DomainObject.Predmet.ProtustrankaNazivFormated_1">FOTONAPONSKA ENERGIJA društvo s ograničenom odgovornošću za proizvodnju električne energije i usluge</derivirana_varijabla>
  </DomainObject.Predmet.ProtustrankaNazivFormated>
  <DomainObject.Predmet.ProtustrankaNazivFormatedOIB>
    <izvorni_sadrzaj>FOTONAPONSKA ENERGIJA društvo s ograničenom odgovornošću za proizvodnju električne energije i usluge, OIB 05858819302</izvorni_sadrzaj>
    <derivirana_varijabla naziv="DomainObject.Predmet.ProtustrankaNazivFormatedOIB_1">FOTONAPONSKA ENERGIJA društvo s ograničenom odgovornošću za proizvodnju električne energije i usluge, OIB 05858819302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FOTONAPONSKA ENERGIJA društvo s ograničenom odgovornošću za proizvodnju električne energije i usluge</item>
    </izvorni_sadrzaj>
    <derivirana_varijabla naziv="DomainObject.Predmet.ProtuStrankaListFormated_1">
      <item>FOTONAPONSKA ENERGIJA društvo s ograničenom odgovornošću za proizvodnju električne energije i usluge</item>
    </derivirana_varijabla>
  </DomainObject.Predmet.ProtuStrankaListFormated>
  <DomainObject.Predmet.ProtuStrankaListFormatedOIB>
    <izvorni_sadrzaj>
      <item>FOTONAPONSKA ENERGIJA društvo s ograničenom odgovornošću za proizvodnju električne energije i usluge, OIB 05858819302</item>
    </izvorni_sadrzaj>
    <derivirana_varijabla naziv="DomainObject.Predmet.ProtuStrankaListFormatedOIB_1">
      <item>FOTONAPONSKA ENERGIJA društvo s ograničenom odgovornošću za proizvodnju električne energije i usluge, OIB 05858819302</item>
    </derivirana_varijabla>
  </DomainObject.Predmet.ProtuStrankaListFormatedOIB>
  <DomainObject.Predmet.ProtuStrankaListFormatedWithAdress>
    <izvorni_sadrzaj>
      <item>FOTONAPONSKA ENERGIJA društvo s ograničenom odgovornošću za proizvodnju električne energije i usluge, J.J. Strossmayera 29, 31000 Osijek</item>
    </izvorni_sadrzaj>
    <derivirana_varijabla naziv="DomainObject.Predmet.ProtuStrankaListFormatedWithAdress_1">
      <item>FOTONAPONSKA ENERGIJA društvo s ograničenom odgovornošću za proizvodnju električne energije i usluge, J.J. Strossmayera 29, 31000 Osijek</item>
    </derivirana_varijabla>
  </DomainObject.Predmet.ProtuStrankaListFormatedWithAdress>
  <DomainObject.Predmet.ProtuStrankaListFormatedWithAdressOIB>
    <izvorni_sadrzaj>
      <item>FOTONAPONSKA ENERGIJA društvo s ograničenom odgovornošću za proizvodnju električne energije i usluge, OIB 05858819302, J.J. Strossmayera 29, 31000 Osijek</item>
    </izvorni_sadrzaj>
    <derivirana_varijabla naziv="DomainObject.Predmet.ProtuStrankaListFormatedWithAdressOIB_1">
      <item>FOTONAPONSKA ENERGIJA društvo s ograničenom odgovornošću za proizvodnju električne energije i usluge, OIB 05858819302, J.J. Strossmayera 29, 31000 Osijek</item>
    </derivirana_varijabla>
  </DomainObject.Predmet.ProtuStrankaListFormatedWithAdressOIB>
  <DomainObject.Predmet.ProtuStrankaListNazivFormated>
    <izvorni_sadrzaj>
      <item>FOTONAPONSKA ENERGIJA društvo s ograničenom odgovornošću za proizvodnju električne energije i usluge</item>
    </izvorni_sadrzaj>
    <derivirana_varijabla naziv="DomainObject.Predmet.ProtuStrankaListNazivFormated_1">
      <item>FOTONAPONSKA ENERGIJA društvo s ograničenom odgovornošću za proizvodnju električne energije i usluge</item>
    </derivirana_varijabla>
  </DomainObject.Predmet.ProtuStrankaListNazivFormated>
  <DomainObject.Predmet.ProtuStrankaListNazivFormatedOIB>
    <izvorni_sadrzaj>
      <item>FOTONAPONSKA ENERGIJA društvo s ograničenom odgovornošću za proizvodnju električne energije i usluge, OIB 05858819302</item>
    </izvorni_sadrzaj>
    <derivirana_varijabla naziv="DomainObject.Predmet.ProtuStrankaListNazivFormatedOIB_1">
      <item>FOTONAPONSKA ENERGIJA društvo s ograničenom odgovornošću za proizvodnju električne energije i usluge, OIB 05858819302</item>
    </derivirana_varijabla>
  </DomainObject.Predmet.ProtuStrankaListNazivFormatedOIB>
  <DomainObject.Predmet.OstaliListFormated>
    <izvorni_sadrzaj>
      <item>ŽDO GUO Osijek</item>
      <item>Krešimir Gudelj</item>
      <item>Nada Gagro</item>
    </izvorni_sadrzaj>
    <derivirana_varijabla naziv="DomainObject.Predmet.OstaliListFormated_1">
      <item>ŽDO GUO Osijek</item>
      <item>Krešimir Gudelj</item>
      <item>Nada Gagro</item>
    </derivirana_varijabla>
  </DomainObject.Predmet.OstaliListFormated>
  <DomainObject.Predmet.OstaliListFormatedOIB>
    <izvorni_sadrzaj>
      <item>ŽDO GUO Osijek</item>
      <item>Krešimir Gudelj, OIB 71674163554</item>
      <item>Nada Gagro, OIB 04212100945</item>
    </izvorni_sadrzaj>
    <derivirana_varijabla naziv="DomainObject.Predmet.OstaliListFormatedOIB_1">
      <item>ŽDO GUO Osijek</item>
      <item>Krešimir Gudelj, OIB 71674163554</item>
      <item>Nada Gagro, OIB 04212100945</item>
    </derivirana_varijabla>
  </DomainObject.Predmet.OstaliListFormatedOIB>
  <DomainObject.Predmet.OstaliListFormatedWithAdress>
    <izvorni_sadrzaj>
      <item>ŽDO GUO Osijek</item>
      <item>Krešimir Gudelj</item>
      <item>Nada Gagro, Glagoljaška 52, 32100 Vinkovci</item>
    </izvorni_sadrzaj>
    <derivirana_varijabla naziv="DomainObject.Predmet.OstaliListFormatedWithAdress_1">
      <item>ŽDO GUO Osijek</item>
      <item>Krešimir Gudelj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Krešimir Gudelj, OIB 71674163554</item>
      <item>Nada Gagro, OIB 04212100945, Glagoljaška 52, 32100 Vinkovci</item>
    </izvorni_sadrzaj>
    <derivirana_varijabla naziv="DomainObject.Predmet.OstaliListFormatedWithAdressOIB_1">
      <item>ŽDO GUO Osijek</item>
      <item>Krešimir Gudelj, OIB 71674163554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Krešimir Gudelj</item>
      <item>Nada Gagro</item>
    </izvorni_sadrzaj>
    <derivirana_varijabla naziv="DomainObject.Predmet.OstaliListNazivFormated_1">
      <item>ŽDO GUO Osijek</item>
      <item>Krešimir Gudelj</item>
      <item>Nada Gagro</item>
    </derivirana_varijabla>
  </DomainObject.Predmet.OstaliListNazivFormated>
  <DomainObject.Predmet.OstaliListNazivFormatedOIB>
    <izvorni_sadrzaj>
      <item>ŽDO GUO Osijek</item>
      <item>Krešimir Gudelj, OIB 71674163554</item>
      <item>Nada Gagro, OIB 04212100945</item>
    </izvorni_sadrzaj>
    <derivirana_varijabla naziv="DomainObject.Predmet.OstaliListNazivFormatedOIB_1">
      <item>ŽDO GUO Osijek</item>
      <item>Krešimir Gudelj, OIB 71674163554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FOTONAPONSKA ENERGIJA društvo s ograničenom odgovornošću za proizvodnju električne energije i usluge</izvorni_sadrzaj>
    <derivirana_varijabla naziv="DomainObject.Predmet.ProtustrankaIDrugi_1">FOTONAPONSKA ENERGIJA društvo s ograničenom odgovornošću za proizvodnju električne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FOTONAPONSKA ENERGIJA društvo s ograničenom odgovornošću za proizvodnju električne energije i usluge, OIB 05858819302, J.J. Strossmayera 29, 31000 Osijek</izvorni_sadrzaj>
    <derivirana_varijabla naziv="DomainObject.Predmet.ProtustrankaIDrugiAdressOIB_1">FOTONAPONSKA ENERGIJA društvo s ograničenom odgovornošću za proizvodnju električne energije i usluge, OIB 05858819302, J.J.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23. rujna 2016.</izvorni_sadrzaj>
    <derivirana_varijabla naziv="DomainObject.Predmet.OdlukaRjesenje.DatumPravomocnosti_1">23. rujna 2016.</derivirana_varijabla>
  </DomainObject.Predmet.OdlukaRjesenje.DatumPravomocnosti>
  <DomainObject.Predmet.OdlukaRjesenje.Oznaka>
    <izvorni_sadrzaj>St-512/2016-31</izvorni_sadrzaj>
    <derivirana_varijabla naziv="DomainObject.Predmet.OdlukaRjesenje.Oznaka_1">St-512/2016-31</derivirana_varijabla>
  </DomainObject.Predmet.OdlukaRjesenje.Oznaka>
  <DomainObject.Predmet.SudioniciListNaziv>
    <izvorni_sadrzaj>
      <item>FINA RC OSIJEK</item>
      <item>FOTONAPONSKA ENERGIJA društvo s ograničenom odgovornošću za proizvodnju električne energije i usluge</item>
      <item>ŽDO GUO Osijek</item>
      <item>Krešimir Gudelj</item>
      <item>Nada Gagro</item>
    </izvorni_sadrzaj>
    <derivirana_varijabla naziv="DomainObject.Predmet.SudioniciListNaziv_1">
      <item>FINA RC OSIJEK</item>
      <item>FOTONAPONSKA ENERGIJA društvo s ograničenom odgovornošću za proizvodnju električne energije i usluge</item>
      <item>ŽDO GUO Osijek</item>
      <item>Krešimir Gudelj</item>
      <item>Nada Gagro</item>
    </derivirana_varijabla>
  </DomainObject.Predmet.SudioniciListNaziv>
  <DomainObject.Predmet.SudioniciListAdressOIB>
    <izvorni_sadrzaj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izvorni_sadrzaj>
    <derivirana_varijabla naziv="DomainObject.Predmet.SudioniciListAdressOIB_1"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05858819302</item>
      <item>, OIB null</item>
      <item>, OIB 71674163554</item>
      <item>, OIB 04212100945</item>
    </izvorni_sadrzaj>
    <derivirana_varijabla naziv="DomainObject.Predmet.SudioniciListNazivOIB_1">
      <item>, OIB 85821130368</item>
      <item>, OIB 05858819302</item>
      <item>, OIB null</item>
      <item>, OIB 71674163554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248</properties:Words>
  <properties:Characters>1396</properties:Characters>
  <properties:Lines>43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2016-12-12T08:36:00Z</cp:lastPrinted>
  <dcterms:modified xmlns:xsi="http://www.w3.org/2001/XMLSchema-instance" xsi:type="dcterms:W3CDTF">2016-12-12T10:34:00Z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