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3ee88d4" w14:paraId="3ee88d4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044696">
        <w:t>174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044696" w:rsidRPr="00044696">
        <w:t>TROGIR PIPING d.o.o.</w:t>
      </w:r>
      <w:r w:rsidR="00044696">
        <w:t xml:space="preserve">, </w:t>
      </w:r>
      <w:r w:rsidR="00044696" w:rsidRPr="00044696">
        <w:t xml:space="preserve">Put </w:t>
      </w:r>
      <w:proofErr w:type="spellStart"/>
      <w:r w:rsidR="00044696" w:rsidRPr="00044696">
        <w:t>brodograditelja</w:t>
      </w:r>
      <w:proofErr w:type="spellEnd"/>
      <w:r w:rsidR="00044696" w:rsidRPr="00044696">
        <w:t xml:space="preserve"> 16</w:t>
      </w:r>
      <w:r w:rsidR="00044696">
        <w:t xml:space="preserve">, </w:t>
      </w:r>
      <w:proofErr w:type="spellStart"/>
      <w:r w:rsidR="00044696">
        <w:t>Trogir</w:t>
      </w:r>
      <w:proofErr w:type="spellEnd"/>
      <w:r w:rsidR="00044696">
        <w:t xml:space="preserve">, OIB: </w:t>
      </w:r>
      <w:r w:rsidR="00044696" w:rsidRPr="00044696">
        <w:t>94779778894</w:t>
      </w:r>
      <w:r w:rsidR="00044696">
        <w:t xml:space="preserve">, </w:t>
      </w:r>
      <w:r w:rsidR="00822009">
        <w:rPr>
          <w:lang w:val="hr-HR"/>
        </w:rPr>
        <w:t>9</w:t>
      </w:r>
      <w:r w:rsidR="008A5255">
        <w:rPr>
          <w:lang w:val="hr-HR"/>
        </w:rPr>
        <w:t xml:space="preserve">. </w:t>
      </w:r>
      <w:r w:rsidR="0010398B">
        <w:rPr>
          <w:lang w:val="hr-HR"/>
        </w:rPr>
        <w:t>travnja</w:t>
      </w:r>
      <w:r w:rsidR="000944EE">
        <w:rPr>
          <w:lang w:val="hr-HR"/>
        </w:rPr>
        <w:t xml:space="preserve"> </w:t>
      </w:r>
      <w:proofErr w:type="gramStart"/>
      <w:r w:rsidR="000944EE">
        <w:rPr>
          <w:lang w:val="hr-HR"/>
        </w:rPr>
        <w:t>2019</w:t>
      </w:r>
      <w:r w:rsidR="003453DA">
        <w:rPr>
          <w:lang w:val="hr-HR"/>
        </w:rPr>
        <w:t>.</w:t>
      </w:r>
      <w:r w:rsidR="000944EE">
        <w:rPr>
          <w:lang w:val="hr-HR"/>
        </w:rPr>
        <w:t>,</w:t>
      </w:r>
      <w:proofErr w:type="gramEnd"/>
      <w:r w:rsidR="000944EE">
        <w:rPr>
          <w:lang w:val="hr-HR"/>
        </w:rPr>
        <w:t xml:space="preserve">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44696" w:rsidRPr="00044696">
        <w:t>TROGIR PIPING d.o.o.</w:t>
      </w:r>
      <w:r w:rsidR="00044696">
        <w:t xml:space="preserve">, </w:t>
      </w:r>
      <w:r w:rsidR="00044696" w:rsidRPr="00044696">
        <w:t xml:space="preserve">Put </w:t>
      </w:r>
      <w:proofErr w:type="spellStart"/>
      <w:r w:rsidR="00044696" w:rsidRPr="00044696">
        <w:t>brodograditelja</w:t>
      </w:r>
      <w:proofErr w:type="spellEnd"/>
      <w:r w:rsidR="00044696" w:rsidRPr="00044696">
        <w:t xml:space="preserve"> 16</w:t>
      </w:r>
      <w:r w:rsidR="00044696">
        <w:t xml:space="preserve">, </w:t>
      </w:r>
      <w:proofErr w:type="spellStart"/>
      <w:r w:rsidR="00044696">
        <w:t>Trogir</w:t>
      </w:r>
      <w:proofErr w:type="spellEnd"/>
      <w:r w:rsidR="00044696">
        <w:t xml:space="preserve">, OIB: </w:t>
      </w:r>
      <w:r w:rsidR="00044696" w:rsidRPr="00044696">
        <w:t>94779778894</w:t>
      </w:r>
      <w:r w:rsidR="00044696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044696">
        <w:rPr>
          <w:lang w:val="hr-HR"/>
        </w:rPr>
        <w:t>29</w:t>
      </w:r>
      <w:r w:rsidR="00196EED">
        <w:rPr>
          <w:lang w:val="hr-HR"/>
        </w:rPr>
        <w:t xml:space="preserve">. </w:t>
      </w:r>
      <w:r w:rsidR="008A5255">
        <w:rPr>
          <w:lang w:val="hr-HR"/>
        </w:rPr>
        <w:t>ožujka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44696">
        <w:rPr>
          <w:lang w:val="hr-HR"/>
        </w:rPr>
        <w:t>423.391,00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822009">
        <w:t>9</w:t>
      </w:r>
      <w:r w:rsidR="0010398B">
        <w:t>.</w:t>
      </w:r>
      <w:proofErr w:type="gramEnd"/>
      <w:r w:rsidR="0010398B">
        <w:t xml:space="preserve"> </w:t>
      </w:r>
      <w:proofErr w:type="spellStart"/>
      <w:proofErr w:type="gramStart"/>
      <w:r w:rsidR="0010398B">
        <w:t>travnja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92546" w:rsidR="00473132">
    <w:pPr>
      <w:pStyle w:val="Zaglavlje"/>
      <w:jc w:val="center"/>
    </w:pPr>
  </w:p>
  <w:p w:rsidRDefault="00592546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44696"/>
    <w:rsid w:val="00066650"/>
    <w:rsid w:val="00086229"/>
    <w:rsid w:val="000944EE"/>
    <w:rsid w:val="000B4D96"/>
    <w:rsid w:val="000F03A8"/>
    <w:rsid w:val="0010398B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92546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22009"/>
    <w:rsid w:val="00853B3E"/>
    <w:rsid w:val="00875A40"/>
    <w:rsid w:val="008A5255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92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5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5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5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5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92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5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5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5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5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St-174/2019</izvorni_sadrzaj>
    <derivirana_varijabla naziv="DomainObject.Predmet.OznakaBroj_1">St-174/2019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TROGIR PIPING d.o.o. za proizvodnju gotovih metalnih proizvoda</izvorni_sadrzaj>
    <derivirana_varijabla naziv="DomainObject.Predmet.ProtustrankaFormated_1">  TROGIR PIPING d.o.o. za proizvodnju gotovih metalnih proizvoda</derivirana_varijabla>
  </DomainObject.Predmet.ProtustrankaFormated>
  <DomainObject.Predmet.ProtustrankaFormatedOIB>
    <izvorni_sadrzaj>  TROGIR PIPING d.o.o. za proizvodnju gotovih metalnih proizvoda, OIB 94779778894</izvorni_sadrzaj>
    <derivirana_varijabla naziv="DomainObject.Predmet.ProtustrankaFormatedOIB_1">  TROGIR PIPING d.o.o. za proizvodnju gotovih metalnih proizvoda, OIB 94779778894</derivirana_varijabla>
  </DomainObject.Predmet.ProtustrankaFormatedOIB>
  <DomainObject.Predmet.ProtustrankaFormatedWithAdress>
    <izvorni_sadrzaj> TROGIR PIPING d.o.o. za proizvodnju gotovih metalnih proizvoda, Put brodograditelja 16, 21220 Trogir</izvorni_sadrzaj>
    <derivirana_varijabla naziv="DomainObject.Predmet.ProtustrankaFormatedWithAdress_1"> TROGIR PIPING d.o.o. za proizvodnju gotovih metalnih proizvoda, Put brodograditelja 16, 21220 Trogir</derivirana_varijabla>
  </DomainObject.Predmet.ProtustrankaFormatedWithAdress>
  <DomainObject.Predmet.ProtustrankaFormatedWithAdressOIB>
    <izvorni_sadrzaj> TROGIR PIPING d.o.o. za proizvodnju gotovih metalnih proizvoda, OIB 94779778894, Put brodograditelja 16, 21220 Trogir</izvorni_sadrzaj>
    <derivirana_varijabla naziv="DomainObject.Predmet.ProtustrankaFormatedWithAdressOIB_1"> TROGIR PIPING d.o.o. za proizvodnju gotovih metalnih proizvoda, OIB 94779778894, Put brodograditelja 16, 21220 Trogir</derivirana_varijabla>
  </DomainObject.Predmet.ProtustrankaFormatedWithAdressOIB>
  <DomainObject.Predmet.ProtustrankaWithAdress>
    <izvorni_sadrzaj>TROGIR PIPING d.o.o. za proizvodnju gotovih metalnih proizvoda Put brodograditelja 16, 21220 Trogir</izvorni_sadrzaj>
    <derivirana_varijabla naziv="DomainObject.Predmet.ProtustrankaWithAdress_1">TROGIR PIPING d.o.o. za proizvodnju gotovih metalnih proizvoda Put brodograditelja 16, 21220 Trogir</derivirana_varijabla>
  </DomainObject.Predmet.ProtustrankaWithAdress>
  <DomainObject.Predmet.ProtustrankaWithAdressOIB>
    <izvorni_sadrzaj>TROGIR PIPING d.o.o. za proizvodnju gotovih metalnih proizvoda, OIB 94779778894, Put brodograditelja 16, 21220 Trogir</izvorni_sadrzaj>
    <derivirana_varijabla naziv="DomainObject.Predmet.ProtustrankaWithAdressOIB_1">TROGIR PIPING d.o.o. za proizvodnju gotovih metalnih proizvoda, OIB 94779778894, Put brodograditelja 16, 21220 Trogir</derivirana_varijabla>
  </DomainObject.Predmet.ProtustrankaWithAdressOIB>
  <DomainObject.Predmet.ProtustrankaNazivFormated>
    <izvorni_sadrzaj>TROGIR PIPING d.o.o. za proizvodnju gotovih metalnih proizvoda</izvorni_sadrzaj>
    <derivirana_varijabla naziv="DomainObject.Predmet.ProtustrankaNazivFormated_1">TROGIR PIPING d.o.o. za proizvodnju gotovih metalnih proizvoda</derivirana_varijabla>
  </DomainObject.Predmet.ProtustrankaNazivFormated>
  <DomainObject.Predmet.ProtustrankaNazivFormatedOIB>
    <izvorni_sadrzaj>TROGIR PIPING d.o.o. za proizvodnju gotovih metalnih proizvoda, OIB 94779778894</izvorni_sadrzaj>
    <derivirana_varijabla naziv="DomainObject.Predmet.ProtustrankaNazivFormatedOIB_1">TROGIR PIPING d.o.o. za proizvodnju gotovih metalnih proizvoda, OIB 94779778894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423391.00</izvorni_sadrzaj>
    <derivirana_varijabla naziv="DomainObject.Predmet.TrenutnaVrijednost_1">423391.00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TROGIR PIPING d.o.o. za proizvodnju gotovih metalnih proizvoda</item>
    </izvorni_sadrzaj>
    <derivirana_varijabla naziv="DomainObject.Predmet.ProtuStrankaListFormated_1">
      <item>TROGIR PIPING d.o.o. za proizvodnju gotovih metalnih proizvoda</item>
    </derivirana_varijabla>
  </DomainObject.Predmet.ProtuStrankaListFormated>
  <DomainObject.Predmet.ProtuStrankaListFormatedOIB>
    <izvorni_sadrzaj>
      <item>TROGIR PIPING d.o.o. za proizvodnju gotovih metalnih proizvoda, OIB 94779778894</item>
    </izvorni_sadrzaj>
    <derivirana_varijabla naziv="DomainObject.Predmet.ProtuStrankaListFormatedOIB_1">
      <item>TROGIR PIPING d.o.o. za proizvodnju gotovih metalnih proizvoda, OIB 94779778894</item>
    </derivirana_varijabla>
  </DomainObject.Predmet.ProtuStrankaListFormatedOIB>
  <DomainObject.Predmet.ProtuStrankaListFormatedWithAdress>
    <izvorni_sadrzaj>
      <item>TROGIR PIPING d.o.o. za proizvodnju gotovih metalnih proizvoda, Put brodograditelja 16, 21220 Trogir</item>
    </izvorni_sadrzaj>
    <derivirana_varijabla naziv="DomainObject.Predmet.ProtuStrankaListFormatedWithAdress_1">
      <item>TROGIR PIPING d.o.o. za proizvodnju gotovih metalnih proizvoda, Put brodograditelja 16, 21220 Trogir</item>
    </derivirana_varijabla>
  </DomainObject.Predmet.ProtuStrankaListFormatedWithAdress>
  <DomainObject.Predmet.ProtuStrankaListFormatedWithAdressOIB>
    <izvorni_sadrzaj>
      <item>TROGIR PIPING d.o.o. za proizvodnju gotovih metalnih proizvoda, OIB 94779778894, Put brodograditelja 16, 21220 Trogir</item>
    </izvorni_sadrzaj>
    <derivirana_varijabla naziv="DomainObject.Predmet.ProtuStrankaListFormatedWithAdressOIB_1">
      <item>TROGIR PIPING d.o.o. za proizvodnju gotovih metalnih proizvoda, OIB 94779778894, Put brodograditelja 16, 21220 Trogir</item>
    </derivirana_varijabla>
  </DomainObject.Predmet.ProtuStrankaListFormatedWithAdressOIB>
  <DomainObject.Predmet.ProtuStrankaListNazivFormated>
    <izvorni_sadrzaj>
      <item>TROGIR PIPING d.o.o. za proizvodnju gotovih metalnih proizvoda</item>
    </izvorni_sadrzaj>
    <derivirana_varijabla naziv="DomainObject.Predmet.ProtuStrankaListNazivFormated_1">
      <item>TROGIR PIPING d.o.o. za proizvodnju gotovih metalnih proizvoda</item>
    </derivirana_varijabla>
  </DomainObject.Predmet.ProtuStrankaListNazivFormated>
  <DomainObject.Predmet.ProtuStrankaListNazivFormatedOIB>
    <izvorni_sadrzaj>
      <item>TROGIR PIPING d.o.o. za proizvodnju gotovih metalnih proizvoda, OIB 94779778894</item>
    </izvorni_sadrzaj>
    <derivirana_varijabla naziv="DomainObject.Predmet.ProtuStrankaListNazivFormatedOIB_1">
      <item>TROGIR PIPING d.o.o. za proizvodnju gotovih metalnih proizvoda, OIB 94779778894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TROGIR PIPING d.o.o. za proizvodnju gotovih metalnih proizvoda</izvorni_sadrzaj>
    <derivirana_varijabla naziv="DomainObject.Predmet.ProtustrankaIDrugi_1">TROGIR PIPING d.o.o. za proizvodnju gotovih metalnih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TROGIR PIPING d.o.o. za proizvodnju gotovih metalnih proizvoda, OIB 94779778894, Put brodograditelja 16, 21220 Trogir</izvorni_sadrzaj>
    <derivirana_varijabla naziv="DomainObject.Predmet.ProtustrankaIDrugiAdressOIB_1">TROGIR PIPING d.o.o. za proizvodnju gotovih metalnih proizvoda, OIB 94779778894, Put brodograditelja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 PIPING d.o.o. za proizvodnju gotovih metalnih proizvoda</item>
      <item>FINANCIJSKA AGENCIJA, RC SPLIT</item>
    </izvorni_sadrzaj>
    <derivirana_varijabla naziv="DomainObject.Predmet.SudioniciListNaziv_1">
      <item>TROGIR PIPING d.o.o. za proizvodnju gotovih metalnih proizvoda</item>
      <item>FINANCIJSKA AGENCIJA, RC SPLIT</item>
    </derivirana_varijabla>
  </DomainObject.Predmet.SudioniciListNaziv>
  <DomainObject.Predmet.SudioniciListAdressOIB>
    <izvorni_sadrzaj>
      <item>TROGIR PIPING d.o.o. za proizvodnju gotovih metalnih proizvoda, OIB 94779778894, Put brodograditelja 16,21220 Trogir</item>
      <item>FINANCIJSKA AGENCIJA, RC SPLIT, OIB 85821130368, Mažuranićevo šetalište 24 b,21000 Split</item>
    </izvorni_sadrzaj>
    <derivirana_varijabla naziv="DomainObject.Predmet.SudioniciListAdressOIB_1">
      <item>TROGIR PIPING d.o.o. za proizvodnju gotovih metalnih proizvoda, OIB 94779778894, Put brodograditelja 16,21220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94779778894</item>
      <item>, OIB 85821130368</item>
    </izvorni_sadrzaj>
    <derivirana_varijabla naziv="DomainObject.Predmet.SudioniciListNazivOIB_1">
      <item>, OIB 94779778894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1764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2019-04-09T06:55:00Z</cp:lastPrinted>
  <dcterms:modified xmlns:xsi="http://www.w3.org/2001/XMLSchema-instance" xsi:type="dcterms:W3CDTF">2019-04-09T06:55:00Z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