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292b" w14:paraId="2fb292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3621A7">
        <w:t>525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3621A7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3621A7">
        <w:t>PRODUKCIJA PLUS d.o.o., Zadar, Matijaševa ograda 2, OIB: 83284275441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621A7">
        <w:t>PRODUKCIJA PLUS d.o.o., Zadar, Matijaševa ograda 2, OIB: 83284275441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>U Zadru, 9.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EF77BD" w:rsidP="00EF77BD" w:rsidR="00EF77BD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3621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83C70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6041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40AD"/>
    <w:rsid w:val="00C300E8"/>
    <w:rsid w:val="00C44B8E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C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C7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7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7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C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C7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C7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C7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PLUS d.o.o. za grafičke usluge</izvorni_sadrzaj>
    <derivirana_varijabla naziv="DomainObject.Predmet.ProtustrankaFormated_1">  PRODUKCIJA PLUS d.o.o. za grafičke usluge</derivirana_varijabla>
  </DomainObject.Predmet.ProtustrankaFormated>
  <DomainObject.Predmet.ProtustrankaFormatedOIB>
    <izvorni_sadrzaj>  PRODUKCIJA PLUS d.o.o. za grafičke usluge, OIB 83284275441</izvorni_sadrzaj>
    <derivirana_varijabla naziv="DomainObject.Predmet.ProtustrankaFormatedOIB_1">  PRODUKCIJA PLUS d.o.o. za grafičke usluge, OIB 83284275441</derivirana_varijabla>
  </DomainObject.Predmet.ProtustrankaFormatedOIB>
  <DomainObject.Predmet.ProtustrankaFormatedWithAdress>
    <izvorni_sadrzaj> PRODUKCIJA PLUS d.o.o. za grafičke usluge, Matijaševa ograda 2, 23000 Zadar</izvorni_sadrzaj>
    <derivirana_varijabla naziv="DomainObject.Predmet.ProtustrankaFormatedWithAdress_1"> PRODUKCIJA PLUS d.o.o. za grafičke usluge, Matijaševa ograda 2, 23000 Zadar</derivirana_varijabla>
  </DomainObject.Predmet.ProtustrankaFormatedWithAdress>
  <DomainObject.Predmet.ProtustrankaFormatedWithAdressOIB>
    <izvorni_sadrzaj> PRODUKCIJA PLUS d.o.o. za grafičke usluge, OIB 83284275441, Matijaševa ograda 2, 23000 Zadar</izvorni_sadrzaj>
    <derivirana_varijabla naziv="DomainObject.Predmet.ProtustrankaFormatedWithAdressOIB_1"> PRODUKCIJA PLUS d.o.o. za grafičke usluge, OIB 83284275441, Matijaševa ograda 2, 23000 Zadar</derivirana_varijabla>
  </DomainObject.Predmet.ProtustrankaFormatedWithAdressOIB>
  <DomainObject.Predmet.ProtustrankaWithAdress>
    <izvorni_sadrzaj>PRODUKCIJA PLUS d.o.o. za grafičke usluge Matijaševa ograda 2, 23000 Zadar</izvorni_sadrzaj>
    <derivirana_varijabla naziv="DomainObject.Predmet.ProtustrankaWithAdress_1">PRODUKCIJA PLUS d.o.o. za grafičke usluge Matijaševa ograda 2, 23000 Zadar</derivirana_varijabla>
  </DomainObject.Predmet.ProtustrankaWithAdress>
  <DomainObject.Predmet.ProtustrankaWithAdressOIB>
    <izvorni_sadrzaj>PRODUKCIJA PLUS d.o.o. za grafičke usluge, OIB 83284275441, Matijaševa ograda 2, 23000 Zadar</izvorni_sadrzaj>
    <derivirana_varijabla naziv="DomainObject.Predmet.ProtustrankaWithAdressOIB_1">PRODUKCIJA PLUS d.o.o. za grafičke usluge, OIB 83284275441, Matijaševa ograda 2, 23000 Zadar</derivirana_varijabla>
  </DomainObject.Predmet.ProtustrankaWithAdressOIB>
  <DomainObject.Predmet.ProtustrankaNazivFormated>
    <izvorni_sadrzaj>PRODUKCIJA PLUS d.o.o. za grafičke usluge</izvorni_sadrzaj>
    <derivirana_varijabla naziv="DomainObject.Predmet.ProtustrankaNazivFormated_1">PRODUKCIJA PLUS d.o.o. za grafičke usluge</derivirana_varijabla>
  </DomainObject.Predmet.ProtustrankaNazivFormated>
  <DomainObject.Predmet.ProtustrankaNazivFormatedOIB>
    <izvorni_sadrzaj>PRODUKCIJA PLUS d.o.o. za grafičke usluge, OIB 83284275441</izvorni_sadrzaj>
    <derivirana_varijabla naziv="DomainObject.Predmet.ProtustrankaNazivFormatedOIB_1">PRODUKCIJA PLUS d.o.o. za grafičke usluge, OIB 83284275441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PRODUKCIJA PLUS d.o.o. za grafičke usluge</item>
    </izvorni_sadrzaj>
    <derivirana_varijabla naziv="DomainObject.Predmet.ProtuStrankaListFormated_1">
      <item>PRODUKCIJA PLUS d.o.o. za grafičke usluge</item>
    </derivirana_varijabla>
  </DomainObject.Predmet.ProtuStrankaListFormated>
  <DomainObject.Predmet.ProtuStrankaListFormatedOIB>
    <izvorni_sadrzaj>
      <item>PRODUKCIJA PLUS d.o.o. za grafičke usluge, OIB 83284275441</item>
    </izvorni_sadrzaj>
    <derivirana_varijabla naziv="DomainObject.Predmet.ProtuStrankaListFormatedOIB_1">
      <item>PRODUKCIJA PLUS d.o.o. za grafičke usluge, OIB 83284275441</item>
    </derivirana_varijabla>
  </DomainObject.Predmet.ProtuStrankaListFormatedOIB>
  <DomainObject.Predmet.ProtuStrankaListFormatedWithAdress>
    <izvorni_sadrzaj>
      <item>PRODUKCIJA PLUS d.o.o. za grafičke usluge, Matijaševa ograda 2, 23000 Zadar</item>
    </izvorni_sadrzaj>
    <derivirana_varijabla naziv="DomainObject.Predmet.ProtuStrankaListFormatedWithAdress_1">
      <item>PRODUKCIJA PLUS d.o.o. za grafičke usluge, Matijaševa ograda 2, 23000 Zadar</item>
    </derivirana_varijabla>
  </DomainObject.Predmet.ProtuStrankaListFormatedWithAdress>
  <DomainObject.Predmet.ProtuStrankaListFormatedWithAdressOIB>
    <izvorni_sadrzaj>
      <item>PRODUKCIJA PLUS d.o.o. za grafičke usluge, OIB 83284275441, Matijaševa ograda 2, 23000 Zadar</item>
    </izvorni_sadrzaj>
    <derivirana_varijabla naziv="DomainObject.Predmet.ProtuStrankaListFormatedWithAdressOIB_1">
      <item>PRODUKCIJA PLUS d.o.o. za grafičke usluge, OIB 83284275441, Matijaševa ograda 2, 23000 Zadar</item>
    </derivirana_varijabla>
  </DomainObject.Predmet.ProtuStrankaListFormatedWithAdressOIB>
  <DomainObject.Predmet.ProtuStrankaListNazivFormated>
    <izvorni_sadrzaj>
      <item>PRODUKCIJA PLUS d.o.o. za grafičke usluge</item>
    </izvorni_sadrzaj>
    <derivirana_varijabla naziv="DomainObject.Predmet.ProtuStrankaListNazivFormated_1">
      <item>PRODUKCIJA PLUS d.o.o. za grafičke usluge</item>
    </derivirana_varijabla>
  </DomainObject.Predmet.ProtuStrankaListNazivFormated>
  <DomainObject.Predmet.ProtuStrankaListNazivFormatedOIB>
    <izvorni_sadrzaj>
      <item>PRODUKCIJA PLUS d.o.o. za grafičke usluge, OIB 83284275441</item>
    </izvorni_sadrzaj>
    <derivirana_varijabla naziv="DomainObject.Predmet.ProtuStrankaListNazivFormatedOIB_1">
      <item>PRODUKCIJA PLUS d.o.o. za grafičke usluge, OIB 83284275441</item>
    </derivirana_varijabla>
  </DomainObject.Predmet.ProtuStrankaListNazivFormatedOIB>
  <DomainObject.Predmet.OstaliListFormated>
    <izvorni_sadrzaj>
      <item>Ivan Bartulović</item>
    </izvorni_sadrzaj>
    <derivirana_varijabla naziv="DomainObject.Predmet.OstaliListFormated_1">
      <item>Ivan Bartulović</item>
    </derivirana_varijabla>
  </DomainObject.Predmet.OstaliListFormated>
  <DomainObject.Predmet.OstaliListFormatedOIB>
    <izvorni_sadrzaj>
      <item>Ivan Bartulović, OIB 83275031769</item>
    </izvorni_sadrzaj>
    <derivirana_varijabla naziv="DomainObject.Predmet.OstaliListFormatedOIB_1">
      <item>Ivan Bartulović, OIB 83275031769</item>
    </derivirana_varijabla>
  </DomainObject.Predmet.OstaliListFormatedOIB>
  <DomainObject.Predmet.OstaliListFormatedWithAdress>
    <izvorni_sadrzaj>
      <item>Ivan Bartulović, Ulica Dobriše Cesarića 67, 10000 Zagreb</item>
    </izvorni_sadrzaj>
    <derivirana_varijabla naziv="DomainObject.Predmet.OstaliListFormatedWithAdress_1">
      <item>Ivan Bartulović, Ulica Dobriše Cesarića 67, 10000 Zagreb</item>
    </derivirana_varijabla>
  </DomainObject.Predmet.OstaliListFormatedWithAdress>
  <DomainObject.Predmet.OstaliListFormatedWithAdressOIB>
    <izvorni_sadrzaj>
      <item>Ivan Bartulović, OIB 83275031769, Ulica Dobriše Cesarića 67, 10000 Zagreb</item>
    </izvorni_sadrzaj>
    <derivirana_varijabla naziv="DomainObject.Predmet.OstaliListFormatedWithAdressOIB_1">
      <item>Ivan Bartulović, OIB 83275031769, Ulica Dobriše Cesarića 67, 10000 Zagreb</item>
    </derivirana_varijabla>
  </DomainObject.Predmet.OstaliListFormatedWithAdressOIB>
  <DomainObject.Predmet.OstaliListNazivFormated>
    <izvorni_sadrzaj>
      <item>Ivan Bartulović</item>
    </izvorni_sadrzaj>
    <derivirana_varijabla naziv="DomainObject.Predmet.OstaliListNazivFormated_1">
      <item>Ivan Bartulović</item>
    </derivirana_varijabla>
  </DomainObject.Predmet.OstaliListNazivFormated>
  <DomainObject.Predmet.OstaliListNazivFormatedOIB>
    <izvorni_sadrzaj>
      <item>Ivan Bartulović, OIB 83275031769</item>
    </izvorni_sadrzaj>
    <derivirana_varijabla naziv="DomainObject.Predmet.OstaliListNazivFormatedOIB_1">
      <item>Ivan Bartulović, OIB 83275031769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PRODUKCIJA PLUS d.o.o. za grafičke usluge</izvorni_sadrzaj>
    <derivirana_varijabla naziv="DomainObject.Predmet.ProtustrankaIDrugi_1">PRODUKCIJA PLUS d.o.o. za grafičke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PRODUKCIJA PLUS d.o.o. za grafičke usluge, OIB 83284275441, Matijaševa ograda 2, 23000 Zadar</izvorni_sadrzaj>
    <derivirana_varijabla naziv="DomainObject.Predmet.ProtustrankaIDrugiAdressOIB_1">PRODUKCIJA PLUS d.o.o. za grafičke usluge, OIB 83284275441, Matijaševa ograda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PRODUKCIJA PLUS d.o.o. za grafičke usluge</item>
      <item>Ivan Bartulović</item>
    </izvorni_sadrzaj>
    <derivirana_varijabla naziv="DomainObject.Predmet.SudioniciListNaziv_1">
      <item>FINA</item>
      <item>PRODUKCIJA PLUS d.o.o. za grafičke usluge</item>
      <item>Ivan Bartulović</item>
    </derivirana_varijabla>
  </DomainObject.Predmet.SudioniciListNaziv>
  <DomainObject.Predmet.SudioniciListAdressOIB>
    <izvorni_sadrzaj>
      <item>FINA, OIB 85821130368</item>
      <item>PRODUKCIJA PLUS d.o.o. za grafičke usluge, OIB 83284275441, Matijaševa ograda 2,23000 Zadar</item>
      <item>Ivan Bartulović, OIB 83275031769, Ulica Dobriše Cesarića 67,10000 Zagreb</item>
    </izvorni_sadrzaj>
    <derivirana_varijabla naziv="DomainObject.Predmet.SudioniciListAdressOIB_1">
      <item>FINA, OIB 85821130368</item>
      <item>PRODUKCIJA PLUS d.o.o. za grafičke usluge, OIB 83284275441, Matijaševa ograda 2,23000 Zadar</item>
      <item>Ivan Bartulović, OIB 83275031769, Ulica Dobriše Cesarića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83284275441</item>
      <item>, OIB 83275031769</item>
    </izvorni_sadrzaj>
    <derivirana_varijabla naziv="DomainObject.Predmet.SudioniciListNazivOIB_1">
      <item>, OIB 85821130368</item>
      <item>, OIB 83284275441</item>
      <item>, OIB 83275031769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519</properties:Characters>
  <properties:Lines>37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2017-06-09T11:33:00Z</dcterms:created>
  <dc:creator>Administrator</dc:creator>
  <cp:lastModifiedBy>Martina Kalmeta</cp:lastModifiedBy>
  <cp:lastPrinted>2016-06-13T07:21:00Z</cp:lastPrinted>
  <dcterms:modified xmlns:xsi="http://www.w3.org/2001/XMLSchema-instance" xsi:type="dcterms:W3CDTF">2017-06-09T11:34:00Z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