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8528" w14:paraId="66e8528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 </w:t>
      </w:r>
      <w:r w:rsidR="006A71CF" w:rsidRPr="006A71CF">
        <w:t>BE TOURS d.o.o. NOVA VAS, Nova vas, Trg Rotonda 5, OIB: 35517742318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A71CF">
        <w:t>BE TOURS d.o.o. NOVA VAS, Nova vas, Trg Rotonda 5, OIB: 35517742318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2F2B" w:rsidRPr="0077472A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A71CF">
        <w:rPr>
          <w:b/>
          <w:lang w:val="pl-PL"/>
        </w:rPr>
        <w:t>12:30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6A71CF">
        <w:t>BE TOURS d.o.o. NOVA VAS, Nova vas, Trg Rotonda 5, OIB: 35517742318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C32C1A">
        <w:rPr>
          <w:lang w:val="sv-SE"/>
        </w:rPr>
        <w:t>Bratan Đelilović, Nova V</w:t>
      </w:r>
      <w:r w:rsidR="006A71CF">
        <w:rPr>
          <w:lang w:val="sv-SE"/>
        </w:rPr>
        <w:t>as, Trg Rotonda 5</w:t>
      </w:r>
      <w:r w:rsidR="004F327B" w:rsidRPr="0077472A">
        <w:rPr>
          <w:lang w:val="sv-SE"/>
        </w:rPr>
        <w:t>.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C32C1A">
        <w:rPr>
          <w:lang w:val="sv-SE"/>
        </w:rPr>
        <w:t>Bratan Đelilović, Nova V</w:t>
      </w:r>
      <w:r w:rsidR="006A71CF">
        <w:rPr>
          <w:lang w:val="sv-SE"/>
        </w:rPr>
        <w:t>as, Trg Rotonda 5</w:t>
      </w:r>
      <w:r w:rsidRPr="0077472A">
        <w:rPr>
          <w:lang w:val="sv-SE"/>
        </w:rPr>
        <w:t>,</w:t>
      </w:r>
      <w:r w:rsidR="00B17BB5" w:rsidRPr="0077472A">
        <w:rPr>
          <w:lang w:val="sv-SE"/>
        </w:rPr>
        <w:t xml:space="preserve"> 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A71CF">
        <w:rPr>
          <w:lang w:val="sv-SE"/>
        </w:rPr>
        <w:t>Bratanu Đeliloviću, Nova Vas, Trg Rotonda 5</w:t>
      </w:r>
      <w:r w:rsidR="00B17EED">
        <w:rPr>
          <w:lang w:val="sv-SE"/>
        </w:rPr>
        <w:t>. svibnja 2c</w:t>
      </w:r>
      <w:r w:rsidRPr="0077472A">
        <w:rPr>
          <w:lang w:val="sv-SE"/>
        </w:rPr>
        <w:t>, 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 xml:space="preserve">, Stalne službe u </w:t>
      </w:r>
      <w:r w:rsidR="00C32C1A">
        <w:rPr>
          <w:lang w:val="sv-SE"/>
        </w:rPr>
        <w:t>Poreču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4F327B" w:rsidRPr="0077472A">
        <w:t>4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3E00AF" w:rsidRPr="0077472A">
        <w:t>ijana Licul</w:t>
      </w:r>
      <w:r w:rsidR="00C32C1A">
        <w:t>, v. r.</w:t>
      </w:r>
      <w:r w:rsidR="003E00AF" w:rsidRPr="0077472A">
        <w:tab/>
      </w:r>
      <w:r w:rsidR="003E00AF" w:rsidRPr="0077472A">
        <w:tab/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6A71CF">
        <w:t>BE TOURS d.o.o. NOVA VAS, Nova vas, Trg Rotonda 5, OIB: 35517742318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C32C1A">
        <w:rPr>
          <w:lang w:val="sv-SE"/>
        </w:rPr>
        <w:t>Bratan Đelilović, Nova Vas, Trg Rotonda 5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OS Pula, </w:t>
      </w:r>
      <w:r w:rsidR="008551A7" w:rsidRPr="0077472A">
        <w:rPr>
          <w:lang w:val="sv-SE"/>
        </w:rPr>
        <w:t xml:space="preserve">SS </w:t>
      </w:r>
      <w:r w:rsidR="00C32C1A">
        <w:rPr>
          <w:lang w:val="sv-SE"/>
        </w:rPr>
        <w:t>Poreč</w:t>
      </w:r>
      <w:r w:rsidR="008551A7" w:rsidRPr="0077472A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E4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87DD0">
          <w:t>Posl. broj: 4 St-505/2016-4</w:t>
        </w:r>
      </w:sdtContent>
    </w:sdt>
  </w:p>
  <w:p w:rsidRDefault="00CD2E4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87DD0">
      <w:t>505/2016-4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0D7DFC"/>
    <w:rsid w:val="00107DA9"/>
    <w:rsid w:val="00134676"/>
    <w:rsid w:val="0024322F"/>
    <w:rsid w:val="00252668"/>
    <w:rsid w:val="002534BF"/>
    <w:rsid w:val="00262377"/>
    <w:rsid w:val="00264035"/>
    <w:rsid w:val="002B627E"/>
    <w:rsid w:val="002D55AD"/>
    <w:rsid w:val="00315097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FBF"/>
    <w:rsid w:val="0059655A"/>
    <w:rsid w:val="005E3EB7"/>
    <w:rsid w:val="005E434E"/>
    <w:rsid w:val="006A71CF"/>
    <w:rsid w:val="0077472A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7DD0"/>
    <w:rsid w:val="009B356E"/>
    <w:rsid w:val="00A560B4"/>
    <w:rsid w:val="00AF4620"/>
    <w:rsid w:val="00B17BB5"/>
    <w:rsid w:val="00B17EED"/>
    <w:rsid w:val="00B853E6"/>
    <w:rsid w:val="00C32C1A"/>
    <w:rsid w:val="00CA0CBB"/>
    <w:rsid w:val="00CD2E45"/>
    <w:rsid w:val="00D14604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139C1-1DF6-4EF6-9B8C-14FA233AC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3336</properties:Characters>
  <properties:Lines>89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2016-04-04T10:05:00Z</dcterms:created>
  <dc:creator>Jasmina Matika</dc:creator>
  <cp:lastModifiedBy>Sanja Prodan</cp:lastModifiedBy>
  <cp:lastPrinted>2016-04-04T10:08:00Z</cp:lastPrinted>
  <dcterms:modified xmlns:xsi="http://www.w3.org/2001/XMLSchema-instance" xsi:type="dcterms:W3CDTF">2016-04-04T10:09:00Z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