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7c84b" w14:paraId="757c84b" w:rsidRDefault="003F760A" w:rsidP="003F760A" w:rsidR="003F760A" w:rsidRPr="003566B3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</w:p>
    <w:p w:rsidRDefault="0085463C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8168B3">
        <w:rPr>
          <w:rFonts w:cs="Times New Roman"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 xml:space="preserve">    REPUBLIKA HRVATSKA 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TRGOVAČKI SUD U ZAGREBU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Zagreb, Amruševa 2/II</w:t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  <w:t>31-ST-</w:t>
      </w:r>
      <w:r w:rsidR="00E331EE">
        <w:rPr>
          <w:rFonts w:cs="Times New Roman" w:hAnsi="Times New Roman" w:ascii="Times New Roman"/>
          <w:sz w:val="24"/>
        </w:rPr>
        <w:t>2593</w:t>
      </w:r>
      <w:r w:rsidR="001F09BE">
        <w:rPr>
          <w:rFonts w:cs="Times New Roman" w:hAnsi="Times New Roman" w:ascii="Times New Roman"/>
          <w:sz w:val="24"/>
        </w:rPr>
        <w:t>/16-6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tabs>
          <w:tab w:pos="9072" w:val="right"/>
        </w:tabs>
        <w:overflowPunct w:val="false"/>
        <w:jc w:val="center"/>
        <w:rPr>
          <w:noProof w:val="false"/>
        </w:rPr>
      </w:pPr>
      <w:r>
        <w:rPr>
          <w:bCs/>
          <w:noProof w:val="false"/>
        </w:rPr>
        <w:t>R E P U B L I K A   H R V A T S K A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R J E Š E NJ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 </w:t>
      </w:r>
    </w:p>
    <w:p w:rsidRDefault="003F760A" w:rsidP="003F760A" w:rsidR="003F760A" w:rsidRPr="003566B3">
      <w:pPr>
        <w:jc w:val="both"/>
      </w:pPr>
      <w:r w:rsidRPr="003566B3">
        <w:rPr>
          <w:noProof w:val="false"/>
        </w:rPr>
        <w:t>        </w:t>
      </w:r>
      <w:r w:rsidRPr="003566B3">
        <w:t>TRGOVAČKI SUD U ZAGREBU po stečajnom sucu Nadi Kr</w:t>
      </w:r>
      <w:r w:rsidR="00481A33">
        <w:t>aljić postupajući po prijedlogu predlagatelja</w:t>
      </w:r>
      <w:r w:rsidR="002A3798" w:rsidRPr="002A3798">
        <w:t xml:space="preserve"> </w:t>
      </w:r>
      <w:r w:rsidR="002A3798">
        <w:t xml:space="preserve">FINA za </w:t>
      </w:r>
      <w:r w:rsidR="002A3798" w:rsidRPr="00947923">
        <w:t>ot</w:t>
      </w:r>
      <w:r w:rsidR="002A3798">
        <w:t xml:space="preserve">varanje stečajnog postupka nad dužnikom </w:t>
      </w:r>
      <w:r w:rsidR="005E0F3D" w:rsidRPr="00563DA7">
        <w:t>VILKOBOR d.o.o.</w:t>
      </w:r>
      <w:r w:rsidR="005E0F3D">
        <w:t xml:space="preserve"> Kraljevec na Sutli, Pušave 2 MBS:</w:t>
      </w:r>
      <w:r w:rsidR="005E0F3D" w:rsidRPr="00BF0E29">
        <w:t xml:space="preserve"> </w:t>
      </w:r>
      <w:r w:rsidR="005E0F3D" w:rsidRPr="00563DA7">
        <w:t>080045772</w:t>
      </w:r>
      <w:r w:rsidR="005E0F3D">
        <w:t xml:space="preserve"> OIB: </w:t>
      </w:r>
      <w:r w:rsidR="005E0F3D" w:rsidRPr="00563DA7">
        <w:t>38638464640</w:t>
      </w:r>
      <w:r w:rsidR="005E0F3D">
        <w:t xml:space="preserve"> </w:t>
      </w:r>
      <w:r w:rsidRPr="003566B3">
        <w:t>dana</w:t>
      </w:r>
      <w:r w:rsidR="00604CED">
        <w:t xml:space="preserve"> 3</w:t>
      </w:r>
      <w:r w:rsidR="002A3798">
        <w:t>. studenog</w:t>
      </w:r>
      <w:r w:rsidR="00BD6492">
        <w:t xml:space="preserve"> 2016. </w:t>
      </w:r>
      <w:r w:rsidR="00481A33">
        <w:t xml:space="preserve"> </w:t>
      </w:r>
      <w:r w:rsidRPr="003566B3">
        <w:t xml:space="preserve">godine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bCs/>
          <w:noProof w:val="false"/>
        </w:rPr>
      </w:pPr>
      <w:r w:rsidRPr="003566B3">
        <w:rPr>
          <w:bCs/>
          <w:noProof w:val="false"/>
        </w:rPr>
        <w:t>r i j e š i o     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ind w:firstLine="708"/>
      </w:pPr>
      <w:r w:rsidRPr="003566B3">
        <w:rPr>
          <w:bCs/>
        </w:rPr>
        <w:t>I</w:t>
      </w:r>
      <w:r w:rsidRPr="003566B3">
        <w:rPr>
          <w:bCs/>
        </w:rPr>
        <w:tab/>
        <w:t xml:space="preserve">Pozivaju se vjerovnici </w:t>
      </w:r>
      <w:r w:rsidR="00BD6492">
        <w:t>stečajnog dužnika</w:t>
      </w:r>
      <w:r w:rsidR="00772A44" w:rsidRPr="00772A44">
        <w:t xml:space="preserve"> </w:t>
      </w:r>
      <w:r w:rsidR="005E0F3D" w:rsidRPr="00563DA7">
        <w:t>VILKOBOR d.o.o.</w:t>
      </w:r>
      <w:r w:rsidR="005E0F3D">
        <w:t xml:space="preserve"> Kraljevec na Sutli, Pušave 2 MBS:</w:t>
      </w:r>
      <w:r w:rsidR="005E0F3D" w:rsidRPr="00BF0E29">
        <w:t xml:space="preserve"> </w:t>
      </w:r>
      <w:r w:rsidR="005E0F3D" w:rsidRPr="00563DA7">
        <w:t>080045772</w:t>
      </w:r>
      <w:r w:rsidR="005E0F3D">
        <w:t xml:space="preserve"> OIB: </w:t>
      </w:r>
      <w:r w:rsidR="005E0F3D" w:rsidRPr="00563DA7">
        <w:t>38638464640</w:t>
      </w:r>
      <w:r w:rsidR="005E0F3D">
        <w:t xml:space="preserve"> </w:t>
      </w:r>
      <w:r w:rsidRPr="003566B3">
        <w:rPr>
          <w:bCs/>
        </w:rPr>
        <w:t xml:space="preserve">da u roku od 15 dana predujme iznos od 50.000,00 kuna za pokriće troškova prethodnog i stečajnog postupka na račun Trgovačkog suda Zagreb otvorenog pri Hrvatskoj poštanskoj banci d.d. Zagreb broj IBAN: </w:t>
      </w:r>
      <w:r w:rsidRPr="003566B3">
        <w:t xml:space="preserve">HR9223900011300000460, </w:t>
      </w:r>
      <w:r w:rsidRPr="003566B3">
        <w:rPr>
          <w:bCs/>
        </w:rPr>
        <w:t>pozivom na broj 05-</w:t>
      </w:r>
      <w:r w:rsidR="005E0F3D">
        <w:rPr>
          <w:bCs/>
        </w:rPr>
        <w:t>2593</w:t>
      </w:r>
      <w:r w:rsidR="00900B3C">
        <w:rPr>
          <w:bCs/>
        </w:rPr>
        <w:t>-16</w:t>
      </w:r>
      <w:r w:rsidR="00BD6492">
        <w:rPr>
          <w:bCs/>
        </w:rPr>
        <w:t>.</w:t>
      </w:r>
      <w:r w:rsidRPr="003566B3">
        <w:rPr>
          <w:bCs/>
        </w:rPr>
        <w:t xml:space="preserve"> </w:t>
      </w:r>
    </w:p>
    <w:p w:rsidRDefault="003F760A" w:rsidP="003F760A" w:rsidR="003F760A" w:rsidRPr="003566B3">
      <w:pPr>
        <w:jc w:val="both"/>
        <w:rPr>
          <w:bCs/>
        </w:rPr>
      </w:pPr>
      <w:r w:rsidRPr="003566B3">
        <w:rPr>
          <w:bCs/>
        </w:rPr>
        <w:tab/>
        <w:t>II</w:t>
      </w:r>
      <w:r w:rsidRPr="003566B3">
        <w:rPr>
          <w:bCs/>
        </w:rPr>
        <w:tab/>
        <w:t xml:space="preserve">Ukoliko vjerovnici </w:t>
      </w:r>
      <w:r w:rsidR="00801912">
        <w:rPr>
          <w:bCs/>
        </w:rPr>
        <w:t xml:space="preserve">likvidacijskog </w:t>
      </w:r>
      <w:r w:rsidRPr="003566B3">
        <w:rPr>
          <w:bCs/>
        </w:rPr>
        <w:t xml:space="preserve">dužnika ne postupe u skladu sa točkom I ovog rješenja stečajni sudac će donijeti rješenje o otvaranju i zaključenju stečajnog postupka. </w:t>
      </w:r>
    </w:p>
    <w:p w:rsidRDefault="003F760A" w:rsidP="003F760A" w:rsidR="003F760A" w:rsidRPr="003566B3">
      <w:pPr>
        <w:overflowPunct w:val="false"/>
        <w:ind w:left="1005"/>
        <w:jc w:val="both"/>
        <w:rPr>
          <w:noProof w:val="false"/>
        </w:rPr>
      </w:pPr>
    </w:p>
    <w:p w:rsidRDefault="003F760A" w:rsidP="003F760A" w:rsidR="003F760A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>Obrazloženje</w:t>
      </w:r>
    </w:p>
    <w:p w:rsidRDefault="00A93C76" w:rsidP="003F760A" w:rsidR="00A93C76" w:rsidRPr="003566B3">
      <w:pPr>
        <w:overflowPunct w:val="false"/>
        <w:jc w:val="center"/>
        <w:rPr>
          <w:noProof w:val="false"/>
        </w:rPr>
      </w:pPr>
    </w:p>
    <w:p w:rsidRDefault="003C1FAA" w:rsidP="003C1FAA" w:rsidR="003C1FAA" w:rsidRPr="003566B3">
      <w:pPr>
        <w:ind w:firstLine="555"/>
        <w:jc w:val="both"/>
      </w:pPr>
      <w:r w:rsidRPr="003566B3">
        <w:t xml:space="preserve">FINA-e Regionalni centar Zagreb, podnijela je ovom sudu dana </w:t>
      </w:r>
      <w:r w:rsidR="00BB7F5F">
        <w:t>17</w:t>
      </w:r>
      <w:r w:rsidR="0062454C">
        <w:t xml:space="preserve">. ožujka 2016. </w:t>
      </w:r>
      <w:r>
        <w:t xml:space="preserve"> godine </w:t>
      </w:r>
      <w:r w:rsidRPr="003566B3">
        <w:t xml:space="preserve">prijedlog za otvaranje stečajnog postupka </w:t>
      </w:r>
      <w:r w:rsidRPr="004E485D">
        <w:t xml:space="preserve">nad </w:t>
      </w:r>
      <w:r>
        <w:t>stečajnim dužnik</w:t>
      </w:r>
      <w:r w:rsidR="00660B6C">
        <w:t>o</w:t>
      </w:r>
      <w:r>
        <w:t xml:space="preserve">m </w:t>
      </w:r>
      <w:r w:rsidR="005E0F3D" w:rsidRPr="00563DA7">
        <w:t>VILKOBOR d.o.o.</w:t>
      </w:r>
      <w:r w:rsidR="005E0F3D">
        <w:t xml:space="preserve"> Kraljevec na Sutli, Pušave 2 MBS:</w:t>
      </w:r>
      <w:r w:rsidR="005E0F3D" w:rsidRPr="00BF0E29">
        <w:t xml:space="preserve"> </w:t>
      </w:r>
      <w:r w:rsidR="005E0F3D" w:rsidRPr="00563DA7">
        <w:t>080045772</w:t>
      </w:r>
      <w:r w:rsidR="005E0F3D">
        <w:t xml:space="preserve"> OIB: </w:t>
      </w:r>
      <w:r w:rsidR="005E0F3D" w:rsidRPr="00563DA7">
        <w:t>38638464640</w:t>
      </w:r>
      <w:r>
        <w:t>.</w:t>
      </w:r>
    </w:p>
    <w:p w:rsidRDefault="00EC2F02" w:rsidP="0023403D" w:rsidR="00EC2F02" w:rsidRPr="009B1E96">
      <w:pPr>
        <w:ind w:firstLine="555"/>
      </w:pPr>
      <w:r w:rsidRPr="009B1E96">
        <w:t xml:space="preserve">Prijedlog je podnesen </w:t>
      </w:r>
      <w:r w:rsidR="0023403D" w:rsidRPr="00307A7F">
        <w:t>temeljem čl.</w:t>
      </w:r>
      <w:r w:rsidR="002A3798">
        <w:t>444</w:t>
      </w:r>
      <w:r w:rsidR="0023403D" w:rsidRPr="00307A7F">
        <w:t xml:space="preserve"> st</w:t>
      </w:r>
      <w:r w:rsidR="002A3798">
        <w:t>. 2</w:t>
      </w:r>
      <w:r w:rsidR="0023403D">
        <w:t xml:space="preserve"> Stečajnog zakona (NN 71/15) </w:t>
      </w:r>
      <w:r w:rsidR="0023403D" w:rsidRPr="00307A7F">
        <w:t xml:space="preserve">  u kojem se navodi da stečajni dužnik u očevidniku redoslijeda osnova za plaćanje ima evidentirane neizvršene osnove za plaćanje u neprekinutom r</w:t>
      </w:r>
      <w:r w:rsidR="0062454C">
        <w:t>azdoblju od</w:t>
      </w:r>
      <w:r w:rsidR="00604CED">
        <w:t xml:space="preserve"> </w:t>
      </w:r>
      <w:r w:rsidR="005E0F3D">
        <w:t xml:space="preserve">2531 </w:t>
      </w:r>
      <w:r w:rsidR="0062454C">
        <w:t>dana</w:t>
      </w:r>
      <w:r w:rsidR="009D2742">
        <w:t xml:space="preserve"> u iznosu od </w:t>
      </w:r>
      <w:r w:rsidR="005E0F3D">
        <w:t>190.375,28</w:t>
      </w:r>
      <w:r w:rsidR="00BB7F5F">
        <w:t xml:space="preserve">  kuna</w:t>
      </w:r>
      <w:r w:rsidR="0062454C">
        <w:t xml:space="preserve"> te da ima</w:t>
      </w:r>
      <w:r w:rsidR="002A3798">
        <w:t xml:space="preserve"> 1 zaposlenog</w:t>
      </w:r>
      <w:r w:rsidR="0023403D" w:rsidRPr="00307A7F">
        <w:t xml:space="preserve"> radnika.  </w:t>
      </w:r>
      <w:r w:rsidRPr="009B1E96">
        <w:t xml:space="preserve"> </w:t>
      </w:r>
    </w:p>
    <w:p w:rsidRDefault="00BD6492" w:rsidP="00BD6492" w:rsidR="00BD6492">
      <w:pPr>
        <w:ind w:firstLine="708"/>
      </w:pPr>
      <w:r w:rsidRPr="00E8739A">
        <w:rPr>
          <w:bCs/>
        </w:rPr>
        <w:t xml:space="preserve">Rješenjem od </w:t>
      </w:r>
      <w:r w:rsidR="00772A44">
        <w:rPr>
          <w:bCs/>
        </w:rPr>
        <w:t>26</w:t>
      </w:r>
      <w:r w:rsidR="00900B3C">
        <w:rPr>
          <w:bCs/>
        </w:rPr>
        <w:t>. srpnja</w:t>
      </w:r>
      <w:r>
        <w:rPr>
          <w:bCs/>
        </w:rPr>
        <w:t xml:space="preserve"> 2016. </w:t>
      </w:r>
      <w:r w:rsidRPr="00E8739A">
        <w:rPr>
          <w:bCs/>
        </w:rPr>
        <w:t>godine pokrenut je prethodni postupak za utvrđenje uvjeta za otvaranje stečajnog postupka, te</w:t>
      </w:r>
      <w:r>
        <w:rPr>
          <w:bCs/>
        </w:rPr>
        <w:t xml:space="preserve"> određeno ročište za izjašnjenje o prijedlogu za otvaranje stečajnog postupka.</w:t>
      </w:r>
      <w:r w:rsidRPr="00B06BC3">
        <w:t xml:space="preserve"> </w:t>
      </w:r>
    </w:p>
    <w:p w:rsidRDefault="00801912" w:rsidP="00A93C76" w:rsidR="00A93C76">
      <w:pPr>
        <w:ind w:firstLine="708"/>
      </w:pPr>
      <w:r>
        <w:t xml:space="preserve">Prema odredbi čl. 132 </w:t>
      </w:r>
      <w:r w:rsidR="00A93C76" w:rsidRPr="00E8739A">
        <w:t xml:space="preserve">Stečajnog zakona ako tijekom prethodnog postupka imovina stečajnog dužnika koja bi ušla u stečajnu masu nije dovoljna ni za namirenje troškova stečajnog postupka ili je neznatne vrijednosti, stečajni sudac će donijeti odluku o otvaranju i zaključenju stečajnog postupka. U tom se slučaju stečajni postupak neće provesti i na odgovarajući će se način primijeniti odredbe čl. </w:t>
      </w:r>
      <w:r w:rsidR="00B87FFB">
        <w:t>286-292</w:t>
      </w:r>
      <w:r w:rsidR="00A93C76" w:rsidRPr="00E8739A">
        <w:t xml:space="preserve"> Stečajnog zakona. </w:t>
      </w:r>
    </w:p>
    <w:p w:rsidRDefault="00A93C76" w:rsidP="00A93C76" w:rsidR="00A93C76" w:rsidRPr="00E8739A">
      <w:pPr>
        <w:ind w:firstLine="708"/>
      </w:pPr>
      <w:r w:rsidRPr="00E8739A">
        <w:t xml:space="preserve">Postupak se neće zaključiti ako se u roku koji odredi  stečajni sudac predujmi dostatan iznos za pokriće troškova kako prethodnog tako i otvorenog stečajnog postupka. </w:t>
      </w:r>
    </w:p>
    <w:p w:rsidRDefault="00A93C76" w:rsidP="00A05225" w:rsidR="00A93C76" w:rsidRPr="00E8739A">
      <w:pPr>
        <w:ind w:firstLine="720"/>
        <w:jc w:val="both"/>
      </w:pPr>
      <w:r w:rsidRPr="00E8739A">
        <w:t>U s</w:t>
      </w:r>
      <w:r w:rsidR="00801912">
        <w:t>mislu citirane odredbe članka 132</w:t>
      </w:r>
      <w:r w:rsidRPr="00E8739A">
        <w:t xml:space="preserve">. stavak 1. SZ-a stečajni su vjerovnici pozvani na plaćanje troškova prethodnog i stečajnog postupka u ukupnom iznosu  50.000,00 kn i to za: </w:t>
      </w:r>
      <w:r w:rsidRPr="00E8739A">
        <w:lastRenderedPageBreak/>
        <w:t xml:space="preserve">nagradu stečajnom upravitelju mjesečno neto 4.000,00 kn, odnosno bruto 5.787,22 kn., troškove knjigovodstva mjesečno neto 2.500,00 kn, odnosno bruto 3.075,00 kn, troškove platnog prometa,blagajne i ostalih administrativnih poslova mjesečno neto 2.500,00 kn, odnosno bruto 3.546,10 kn, a sve bazirano na trajanju postupka u vremenu od 4 mjeseca.   </w:t>
      </w:r>
    </w:p>
    <w:p w:rsidRDefault="00A93C76" w:rsidP="00A93C76" w:rsidR="00A93C76" w:rsidRPr="00E8739A">
      <w:pPr>
        <w:ind w:firstLine="708"/>
      </w:pPr>
      <w:r w:rsidRPr="00E8739A">
        <w:t xml:space="preserve">Ukoliko vjerovnici ne uplate iznos naveden u točki I stečajni postupak će se otvoriti i zaključiti kako je navedeno u točki II ovog rješenja.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 xml:space="preserve">U Zagrebu, </w:t>
      </w:r>
      <w:r w:rsidR="00604CED">
        <w:rPr>
          <w:noProof w:val="false"/>
        </w:rPr>
        <w:t>3</w:t>
      </w:r>
      <w:r w:rsidR="002A3798">
        <w:rPr>
          <w:noProof w:val="false"/>
        </w:rPr>
        <w:t>. studenog</w:t>
      </w:r>
      <w:r w:rsidR="00BD6492">
        <w:rPr>
          <w:noProof w:val="false"/>
        </w:rPr>
        <w:t xml:space="preserve"> 2016. </w:t>
      </w:r>
      <w:r w:rsidR="00481A33">
        <w:rPr>
          <w:noProof w:val="false"/>
        </w:rPr>
        <w:t xml:space="preserve"> 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overflowPunct w:val="false"/>
        <w:ind w:firstLine="720" w:left="5040"/>
        <w:jc w:val="both"/>
        <w:rPr>
          <w:noProof w:val="false"/>
        </w:rPr>
      </w:pPr>
      <w:r w:rsidRPr="003566B3">
        <w:rPr>
          <w:noProof w:val="false"/>
        </w:rPr>
        <w:t>Sudac:</w:t>
      </w:r>
    </w:p>
    <w:p w:rsidRDefault="003F760A" w:rsidP="003F760A" w:rsidR="003F760A" w:rsidRPr="003566B3">
      <w:pPr>
        <w:tabs>
          <w:tab w:pos="7530" w:val="left"/>
        </w:tabs>
        <w:overflowPunct w:val="false"/>
        <w:ind w:firstLine="708" w:left="4956"/>
        <w:jc w:val="both"/>
        <w:rPr>
          <w:noProof w:val="false"/>
        </w:rPr>
      </w:pPr>
      <w:r w:rsidRPr="003566B3">
        <w:rPr>
          <w:noProof w:val="false"/>
        </w:rPr>
        <w:t xml:space="preserve"> Nada Kraljić</w:t>
      </w:r>
      <w:r w:rsidR="008273BD">
        <w:rPr>
          <w:noProof w:val="false"/>
        </w:rPr>
        <w:t>,v.r.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Uputa o pravnom lijeku: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Protiv ovog rješenja može se izjaviti žalba. Žalba se podnosi ovom sudu u 2 primjerka za Visoki trgovački sud RH u roku od 8 dana, od dana dostave rješenja.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8273BD" w:rsidR="008273B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8273BD" w:rsidP="008273BD" w:rsidR="008273BD">
      <w:pPr>
        <w:ind w:firstLine="708" w:left="5664"/>
      </w:pPr>
      <w:r>
        <w:t>Vinka Mihalinčić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8273BD" w:rsidR="001E246B"/>
    <w:sectPr w:rsidSect="00823E44" w:rsidR="001E246B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3607" w:rsidP="00443607" w:rsidR="00443607">
      <w:r>
        <w:separator/>
      </w:r>
    </w:p>
  </w:endnote>
  <w:endnote w:id="0" w:type="continuationSeparator">
    <w:p w:rsidRDefault="00443607" w:rsidP="00443607" w:rsidR="004436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3607" w:rsidP="00443607" w:rsidR="00443607">
      <w:r>
        <w:separator/>
      </w:r>
    </w:p>
  </w:footnote>
  <w:footnote w:id="0" w:type="continuationSeparator">
    <w:p w:rsidRDefault="00443607" w:rsidP="00443607" w:rsidR="004436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227A4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3</w:t>
    </w:r>
    <w:r>
      <w:rPr>
        <w:rStyle w:val="Brojstranice"/>
      </w:rPr>
      <w:fldChar w:fldCharType="end"/>
    </w:r>
  </w:p>
  <w:p w:rsidRDefault="008273BD" w:rsidR="006C2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5E3B1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73BD">
      <w:rPr>
        <w:rStyle w:val="Brojstranice"/>
      </w:rPr>
      <w:t>2</w:t>
    </w:r>
    <w:r>
      <w:rPr>
        <w:rStyle w:val="Brojstranice"/>
      </w:rPr>
      <w:fldChar w:fldCharType="end"/>
    </w:r>
  </w:p>
  <w:p w:rsidRDefault="00481A33" w:rsidP="006E5B33" w:rsidR="006C2163" w:rsidRPr="00D81557">
    <w:pPr>
      <w:pStyle w:val="Zaglavlje"/>
      <w:jc w:val="right"/>
    </w:pPr>
    <w:r w:rsidRPr="00D81557">
      <w:rPr>
        <w:bCs/>
        <w:noProof w:val="false"/>
      </w:rPr>
      <w:t>31-</w:t>
    </w:r>
    <w:r w:rsidRPr="00D81557">
      <w:rPr>
        <w:noProof w:val="false"/>
      </w:rPr>
      <w:t>St-</w:t>
    </w:r>
    <w:r w:rsidR="005E0F3D">
      <w:rPr>
        <w:noProof w:val="false"/>
      </w:rPr>
      <w:t>2593</w:t>
    </w:r>
    <w:r w:rsidR="00BB7F5F">
      <w:rPr>
        <w:noProof w:val="false"/>
      </w:rPr>
      <w:t>/16-6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E600C6"/>
    <w:multiLevelType w:val="hybridMultilevel"/>
    <w:tmpl w:val="E9C4A324"/>
    <w:lvl w:tplc="BF26BF6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760A"/>
    <w:rsid w:val="00007DC8"/>
    <w:rsid w:val="000159C1"/>
    <w:rsid w:val="0015645C"/>
    <w:rsid w:val="001C6B43"/>
    <w:rsid w:val="001F09BE"/>
    <w:rsid w:val="0023403D"/>
    <w:rsid w:val="00262E7F"/>
    <w:rsid w:val="00283809"/>
    <w:rsid w:val="002A3798"/>
    <w:rsid w:val="002A6164"/>
    <w:rsid w:val="002D6E91"/>
    <w:rsid w:val="002D7583"/>
    <w:rsid w:val="0030413A"/>
    <w:rsid w:val="00341B62"/>
    <w:rsid w:val="003B4AFA"/>
    <w:rsid w:val="003C1FAA"/>
    <w:rsid w:val="003F0CEB"/>
    <w:rsid w:val="003F5D58"/>
    <w:rsid w:val="003F760A"/>
    <w:rsid w:val="00443607"/>
    <w:rsid w:val="00481A33"/>
    <w:rsid w:val="004A0E50"/>
    <w:rsid w:val="004B72A9"/>
    <w:rsid w:val="004D61B5"/>
    <w:rsid w:val="005151FF"/>
    <w:rsid w:val="005315D9"/>
    <w:rsid w:val="005E0F3D"/>
    <w:rsid w:val="00604CED"/>
    <w:rsid w:val="00611BE8"/>
    <w:rsid w:val="0062454C"/>
    <w:rsid w:val="00660B6C"/>
    <w:rsid w:val="006630E6"/>
    <w:rsid w:val="006D29D0"/>
    <w:rsid w:val="006D37EF"/>
    <w:rsid w:val="006D7209"/>
    <w:rsid w:val="00772A44"/>
    <w:rsid w:val="007A5DAF"/>
    <w:rsid w:val="007C5E77"/>
    <w:rsid w:val="00801912"/>
    <w:rsid w:val="00804778"/>
    <w:rsid w:val="00823E44"/>
    <w:rsid w:val="008273BD"/>
    <w:rsid w:val="00852BC6"/>
    <w:rsid w:val="0085463C"/>
    <w:rsid w:val="008D12F2"/>
    <w:rsid w:val="00900B3C"/>
    <w:rsid w:val="009357C1"/>
    <w:rsid w:val="00972F00"/>
    <w:rsid w:val="009D2742"/>
    <w:rsid w:val="009D32CF"/>
    <w:rsid w:val="00A05225"/>
    <w:rsid w:val="00A17B49"/>
    <w:rsid w:val="00A45E4C"/>
    <w:rsid w:val="00A81191"/>
    <w:rsid w:val="00A93C76"/>
    <w:rsid w:val="00A97E67"/>
    <w:rsid w:val="00AE3671"/>
    <w:rsid w:val="00B33A4B"/>
    <w:rsid w:val="00B67A9F"/>
    <w:rsid w:val="00B71151"/>
    <w:rsid w:val="00B87FFB"/>
    <w:rsid w:val="00BB7F5F"/>
    <w:rsid w:val="00BC1EA3"/>
    <w:rsid w:val="00BD271E"/>
    <w:rsid w:val="00BD6492"/>
    <w:rsid w:val="00CB121F"/>
    <w:rsid w:val="00CC4CC9"/>
    <w:rsid w:val="00CF1734"/>
    <w:rsid w:val="00D51262"/>
    <w:rsid w:val="00D92198"/>
    <w:rsid w:val="00DD686D"/>
    <w:rsid w:val="00E331EE"/>
    <w:rsid w:val="00EA30C4"/>
    <w:rsid w:val="00EA3AF8"/>
    <w:rsid w:val="00EB07C2"/>
    <w:rsid w:val="00EC2F02"/>
    <w:rsid w:val="00EE6B44"/>
    <w:rsid w:val="00F301AA"/>
    <w:rsid w:val="00F33CE5"/>
    <w:rsid w:val="00F45796"/>
    <w:rsid w:val="00F941E3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cs="Arial" w:hAnsi="Arial" w:ascii="Arial"/>
      <w:noProof w:val="false"/>
      <w:sz w:val="22"/>
    </w:rPr>
  </w:style>
  <w:style w:customStyle="true" w:styleId="TijelotekstaChar" w:type="character">
    <w:name w:val="Tijelo teksta Char"/>
    <w:basedOn w:val="Zadanifontodlomka"/>
    <w:link w:val="Tijeloteksta"/>
    <w:rsid w:val="003F760A"/>
    <w:rPr>
      <w:rFonts w:cs="Arial" w:eastAsia="Times New Roman" w:hAnsi="Arial" w:asci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cs="Tahoma" w:eastAsia="Times New Roman" w:hAnsi="Tahoma" w:asci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273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73B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73BD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73B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73B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ascii="Arial" w:cs="Arial" w:hAnsi="Arial"/>
      <w:noProof w:val="0"/>
      <w:sz w:val="22"/>
    </w:rPr>
  </w:style>
  <w:style w:customStyle="1" w:styleId="TijelotekstaChar" w:type="character">
    <w:name w:val="Tijelo teksta Char"/>
    <w:basedOn w:val="Zadanifontodlomka"/>
    <w:link w:val="Tijeloteksta"/>
    <w:rsid w:val="003F760A"/>
    <w:rPr>
      <w:rFonts w:ascii="Arial" w:cs="Arial" w:eastAsia="Times New Roman" w:hAns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ascii="Tahoma" w:cs="Tahoma" w:eastAsia="Times New Roman" w:hAns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273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73B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73BD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73B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73B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studenog 2016.</izvorni_sadrzaj>
    <derivirana_varijabla naziv="DomainObject.DatumDonosenjaOdluke_1">3.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2593</izvorni_sadrzaj>
    <derivirana_varijabla naziv="DomainObject.Predmet.Broj_1">2593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St-2593/2016</izvorni_sadrzaj>
    <derivirana_varijabla naziv="DomainObject.Predmet.OznakaBroj_1">St-2593/2016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VILKOBOR d.o.o.</izvorni_sadrzaj>
    <derivirana_varijabla naziv="DomainObject.Predmet.ProtustrankaFormated_1">  VILKOBOR d.o.o.</derivirana_varijabla>
  </DomainObject.Predmet.ProtustrankaFormated>
  <DomainObject.Predmet.ProtustrankaFormatedOIB>
    <izvorni_sadrzaj>  VILKOBOR d.o.o., OIB 38638464640</izvorni_sadrzaj>
    <derivirana_varijabla naziv="DomainObject.Predmet.ProtustrankaFormatedOIB_1">  VILKOBOR d.o.o., OIB 38638464640</derivirana_varijabla>
  </DomainObject.Predmet.ProtustrankaFormatedOIB>
  <DomainObject.Predmet.ProtustrankaFormatedWithAdress>
    <izvorni_sadrzaj> VILKOBOR d.o.o., Pušave 2, 49294 Kraljevec Na Sutli</izvorni_sadrzaj>
    <derivirana_varijabla naziv="DomainObject.Predmet.ProtustrankaFormatedWithAdress_1"> VILKOBOR d.o.o., Pušave 2, 49294 Kraljevec Na Sutli</derivirana_varijabla>
  </DomainObject.Predmet.ProtustrankaFormatedWithAdress>
  <DomainObject.Predmet.ProtustrankaFormatedWithAdressOIB>
    <izvorni_sadrzaj> VILKOBOR d.o.o., OIB 38638464640, Pušave 2, 49294 Kraljevec Na Sutli</izvorni_sadrzaj>
    <derivirana_varijabla naziv="DomainObject.Predmet.ProtustrankaFormatedWithAdressOIB_1"> VILKOBOR d.o.o., OIB 38638464640, Pušave 2, 49294 Kraljevec Na Sutli</derivirana_varijabla>
  </DomainObject.Predmet.ProtustrankaFormatedWithAdressOIB>
  <DomainObject.Predmet.ProtustrankaWithAdress>
    <izvorni_sadrzaj>VILKOBOR d.o.o. Pušave 2, 49294 Kraljevec Na Sutli</izvorni_sadrzaj>
    <derivirana_varijabla naziv="DomainObject.Predmet.ProtustrankaWithAdress_1">VILKOBOR d.o.o. Pušave 2, 49294 Kraljevec Na Sutli</derivirana_varijabla>
  </DomainObject.Predmet.ProtustrankaWithAdress>
  <DomainObject.Predmet.ProtustrankaWithAdressOIB>
    <izvorni_sadrzaj>VILKOBOR d.o.o., OIB 38638464640, Pušave 2, 49294 Kraljevec Na Sutli</izvorni_sadrzaj>
    <derivirana_varijabla naziv="DomainObject.Predmet.ProtustrankaWithAdressOIB_1">VILKOBOR d.o.o., OIB 38638464640, Pušave 2, 49294 Kraljevec Na Sutli</derivirana_varijabla>
  </DomainObject.Predmet.ProtustrankaWithAdressOIB>
  <DomainObject.Predmet.ProtustrankaNazivFormated>
    <izvorni_sadrzaj>VILKOBOR d.o.o.</izvorni_sadrzaj>
    <derivirana_varijabla naziv="DomainObject.Predmet.ProtustrankaNazivFormated_1">VILKOBOR d.o.o.</derivirana_varijabla>
  </DomainObject.Predmet.ProtustrankaNazivFormated>
  <DomainObject.Predmet.ProtustrankaNazivFormatedOIB>
    <izvorni_sadrzaj>VILKOBOR d.o.o., OIB 38638464640</izvorni_sadrzaj>
    <derivirana_varijabla naziv="DomainObject.Predmet.ProtustrankaNazivFormatedOIB_1">VILKOBOR d.o.o., OIB 38638464640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VILKOBOR d.o.o.</item>
    </izvorni_sadrzaj>
    <derivirana_varijabla naziv="DomainObject.Predmet.ProtuStrankaListFormated_1">
      <item>VILKOBOR d.o.o.</item>
    </derivirana_varijabla>
  </DomainObject.Predmet.ProtuStrankaListFormated>
  <DomainObject.Predmet.ProtuStrankaListFormatedOIB>
    <izvorni_sadrzaj>
      <item>VILKOBOR d.o.o., OIB 38638464640</item>
    </izvorni_sadrzaj>
    <derivirana_varijabla naziv="DomainObject.Predmet.ProtuStrankaListFormatedOIB_1">
      <item>VILKOBOR d.o.o., OIB 38638464640</item>
    </derivirana_varijabla>
  </DomainObject.Predmet.ProtuStrankaListFormatedOIB>
  <DomainObject.Predmet.ProtuStrankaListFormatedWithAdress>
    <izvorni_sadrzaj>
      <item>VILKOBOR d.o.o., Pušave 2, 49294 Kraljevec Na Sutli</item>
    </izvorni_sadrzaj>
    <derivirana_varijabla naziv="DomainObject.Predmet.ProtuStrankaListFormatedWithAdress_1">
      <item>VILKOBOR d.o.o., Pušave 2, 49294 Kraljevec Na Sutli</item>
    </derivirana_varijabla>
  </DomainObject.Predmet.ProtuStrankaListFormatedWithAdress>
  <DomainObject.Predmet.ProtuStrankaListFormatedWithAdressOIB>
    <izvorni_sadrzaj>
      <item>VILKOBOR d.o.o., OIB 38638464640, Pušave 2, 49294 Kraljevec Na Sutli</item>
    </izvorni_sadrzaj>
    <derivirana_varijabla naziv="DomainObject.Predmet.ProtuStrankaListFormatedWithAdressOIB_1">
      <item>VILKOBOR d.o.o., OIB 38638464640, Pušave 2, 49294 Kraljevec Na Sutli</item>
    </derivirana_varijabla>
  </DomainObject.Predmet.ProtuStrankaListFormatedWithAdressOIB>
  <DomainObject.Predmet.ProtuStrankaListNazivFormated>
    <izvorni_sadrzaj>
      <item>VILKOBOR d.o.o.</item>
    </izvorni_sadrzaj>
    <derivirana_varijabla naziv="DomainObject.Predmet.ProtuStrankaListNazivFormated_1">
      <item>VILKOBOR d.o.o.</item>
    </derivirana_varijabla>
  </DomainObject.Predmet.ProtuStrankaListNazivFormated>
  <DomainObject.Predmet.ProtuStrankaListNazivFormatedOIB>
    <izvorni_sadrzaj>
      <item>VILKOBOR d.o.o., OIB 38638464640</item>
    </izvorni_sadrzaj>
    <derivirana_varijabla naziv="DomainObject.Predmet.ProtuStrankaListNazivFormatedOIB_1">
      <item>VILKOBOR d.o.o., OIB 38638464640</item>
    </derivirana_varijabla>
  </DomainObject.Predmet.ProtuStrankaListNazivFormatedOIB>
  <DomainObject.Predmet.OstaliListFormated>
    <izvorni_sadrzaj>
      <item>Vilko Borošak</item>
    </izvorni_sadrzaj>
    <derivirana_varijabla naziv="DomainObject.Predmet.OstaliListFormated_1">
      <item>Vilko Borošak</item>
    </derivirana_varijabla>
  </DomainObject.Predmet.OstaliListFormated>
  <DomainObject.Predmet.OstaliListFormatedOIB>
    <izvorni_sadrzaj>
      <item>Vilko Borošak</item>
    </izvorni_sadrzaj>
    <derivirana_varijabla naziv="DomainObject.Predmet.OstaliListFormatedOIB_1">
      <item>Vilko Borošak</item>
    </derivirana_varijabla>
  </DomainObject.Predmet.OstaliListFormatedOIB>
  <DomainObject.Predmet.OstaliListFormatedWithAdress>
    <izvorni_sadrzaj>
      <item>Vilko Borošak</item>
    </izvorni_sadrzaj>
    <derivirana_varijabla naziv="DomainObject.Predmet.OstaliListFormatedWithAdress_1">
      <item>Vilko Borošak</item>
    </derivirana_varijabla>
  </DomainObject.Predmet.OstaliListFormatedWithAdress>
  <DomainObject.Predmet.OstaliListFormatedWithAdressOIB>
    <izvorni_sadrzaj>
      <item>Vilko Borošak</item>
    </izvorni_sadrzaj>
    <derivirana_varijabla naziv="DomainObject.Predmet.OstaliListFormatedWithAdressOIB_1">
      <item>Vilko Borošak</item>
    </derivirana_varijabla>
  </DomainObject.Predmet.OstaliListFormatedWithAdressOIB>
  <DomainObject.Predmet.OstaliListNazivFormated>
    <izvorni_sadrzaj>
      <item>Vilko Borošak</item>
    </izvorni_sadrzaj>
    <derivirana_varijabla naziv="DomainObject.Predmet.OstaliListNazivFormated_1">
      <item>Vilko Borošak</item>
    </derivirana_varijabla>
  </DomainObject.Predmet.OstaliListNazivFormated>
  <DomainObject.Predmet.OstaliListNazivFormatedOIB>
    <izvorni_sadrzaj>
      <item>Vilko Borošak</item>
    </izvorni_sadrzaj>
    <derivirana_varijabla naziv="DomainObject.Predmet.OstaliListNazivFormatedOIB_1">
      <item>Vilko Borošak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2016.</izvorni_sadrzaj>
    <derivirana_varijabla naziv="DomainObject.Datum_1">3.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VILKOBOR d.o.o.</izvorni_sadrzaj>
    <derivirana_varijabla naziv="DomainObject.Predmet.ProtustrankaIDrugi_1">VILKOBOR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VILKOBOR d.o.o., OIB 38638464640, Pušave 2, 49294 Kraljevec Na Sutli</izvorni_sadrzaj>
    <derivirana_varijabla naziv="DomainObject.Predmet.ProtustrankaIDrugiAdressOIB_1">VILKOBOR d.o.o., OIB 38638464640, Pušave 2, 49294 Kraljevec Na Sutli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VILKOBOR d.o.o.</item>
      <item>Vilko Borošak</item>
    </izvorni_sadrzaj>
    <derivirana_varijabla naziv="DomainObject.Predmet.SudioniciListNaziv_1">
      <item>FINA Regionalni centar Zagreb</item>
      <item>VILKOBOR d.o.o.</item>
      <item>Vilko Borošak</item>
    </derivirana_varijabla>
  </DomainObject.Predmet.SudioniciListNaziv>
  <DomainObject.Predmet.SudioniciListAdressOIB>
    <izvorni_sadrzaj>
      <item>FINA Regionalni centar Zagreb, OIB 85821130368, Trg svibanjskih žrtava 1995. 1,10000 Zagreb</item>
      <item>VILKOBOR d.o.o., OIB 38638464640, Pušave 2,49294 Kraljevec Na Sutli</item>
      <item>Vilko Borošak</item>
    </izvorni_sadrzaj>
    <derivirana_varijabla naziv="DomainObject.Predmet.SudioniciListAdressOIB_1">
      <item>FINA Regionalni centar Zagreb, OIB 85821130368, Trg svibanjskih žrtava 1995. 1,10000 Zagreb</item>
      <item>VILKOBOR d.o.o., OIB 38638464640, Pušave 2,49294 Kraljevec Na Sutli</item>
      <item>Vilko Borošak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38638464640</item>
      <item>, OIB null</item>
    </izvorni_sadrzaj>
    <derivirana_varijabla naziv="DomainObject.Predmet.SudioniciListNazivOIB_1">
      <item>, OIB 85821130368</item>
      <item>, OIB 38638464640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498</properties:Words>
  <properties:Characters>2726</properties:Characters>
  <properties:Lines>64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2016-11-03T08:32:00Z</dcterms:created>
  <dc:creator>Vinka Mihalinčić</dc:creator>
  <cp:lastModifiedBy>Vinka Mihalinčić</cp:lastModifiedBy>
  <cp:lastPrinted>2016-11-03T08:30:00Z</cp:lastPrinted>
  <dcterms:modified xmlns:xsi="http://www.w3.org/2001/XMLSchema-instance" xsi:type="dcterms:W3CDTF">2016-11-03T08:34:00Z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