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75480" w:rsidR="00E835F1" w:rsidRPr="00B92B86">
        <w:tc>
          <w:tcPr>
            <w:tcW w:type="dxa" w:w="2985"/>
            <w:shd w:fill="auto" w:color="auto" w:val="clear"/>
          </w:tcPr>
          <w:p w:rsidRDefault="00E835F1" w:rsidP="00275480" w:rsidR="00E835F1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35F1" w:rsidP="00275480" w:rsidR="00E835F1" w:rsidRPr="00E3784B">
            <w:pPr>
              <w:jc w:val="center"/>
            </w:pPr>
            <w:r w:rsidRPr="00E3784B">
              <w:t>Republika Hrvatska</w:t>
            </w:r>
          </w:p>
          <w:p w:rsidRDefault="00E835F1" w:rsidP="00275480" w:rsidR="00E835F1" w:rsidRPr="00E3784B">
            <w:pPr>
              <w:jc w:val="center"/>
            </w:pPr>
            <w:r w:rsidRPr="00E3784B">
              <w:t>Trgovački sud u Varaždinu</w:t>
            </w:r>
          </w:p>
          <w:p w:rsidRDefault="00E835F1" w:rsidP="00275480" w:rsidR="00E835F1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b706c84" w14:paraId="b706c84" w:rsidRDefault="00E835F1" w:rsidP="00E835F1" w:rsidR="00E835F1">
      <w:pPr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645D2" w:rsidP="00B16BB1" w:rsidR="000645D2">
      <w:pPr>
        <w:ind w:left="5664"/>
      </w:pPr>
      <w:r>
        <w:t xml:space="preserve">Poslovni </w:t>
      </w:r>
      <w:r w:rsidR="00B16BB1">
        <w:t>b</w:t>
      </w:r>
      <w:r w:rsidR="00B16BB1" w:rsidRPr="00253A5D">
        <w:t xml:space="preserve">roj: </w:t>
      </w:r>
      <w:r w:rsidR="00B16BB1">
        <w:t>3 St-1</w:t>
      </w:r>
      <w:r w:rsidR="002C0B38">
        <w:t>51</w:t>
      </w:r>
      <w:r w:rsidR="00B16BB1">
        <w:t>/2018-4</w:t>
      </w:r>
    </w:p>
    <w:p w:rsidRDefault="00E835F1" w:rsidP="000645D2" w:rsidR="00E835F1" w:rsidRPr="00253A5D">
      <w:pPr>
        <w:ind w:left="5664"/>
      </w:pPr>
    </w:p>
    <w:p w:rsidRDefault="000645D2" w:rsidP="00F22690" w:rsidR="000645D2" w:rsidRPr="00AA133F"/>
    <w:p w:rsidRDefault="000645D2" w:rsidP="000645D2" w:rsidR="000645D2">
      <w:pPr>
        <w:jc w:val="both"/>
        <w:rPr>
          <w:b/>
        </w:rPr>
      </w:pPr>
    </w:p>
    <w:p w:rsidRDefault="000645D2" w:rsidP="00B16BB1" w:rsidR="00B16BB1">
      <w:pPr>
        <w:jc w:val="both"/>
      </w:pPr>
      <w:r>
        <w:rPr>
          <w:b/>
        </w:rPr>
        <w:tab/>
      </w:r>
      <w:r w:rsidRPr="00AA133F">
        <w:t>T</w:t>
      </w:r>
      <w:r w:rsidR="00E835F1">
        <w:t>rgovački sud u Varaždinu</w:t>
      </w:r>
      <w:r>
        <w:t xml:space="preserve">, po sucu toga suda Jasni Lekić, </w:t>
      </w:r>
      <w:r w:rsidR="00B16BB1" w:rsidRPr="002D068F">
        <w:t>u stečajnom predmetu u povodu prijedloga predlagatelja</w:t>
      </w:r>
      <w:r w:rsidR="00B16BB1">
        <w:t xml:space="preserve"> FINANCIJSKA AGENCIJA Regionalni centar Zagreb, Podružnica Varaždin, A. Cesarca 2, protiv </w:t>
      </w:r>
      <w:r w:rsidR="00B16BB1" w:rsidRPr="002D068F">
        <w:t>dužnika</w:t>
      </w:r>
      <w:r w:rsidR="00B16BB1">
        <w:t xml:space="preserve"> </w:t>
      </w:r>
      <w:r w:rsidR="002C0B38" w:rsidRPr="00DE45E4">
        <w:t>SIOMEAT PODRAVINA društvo s ograničenom odgovornošću za trgovinu, usluge i preradu mesa i mesnih prerađevina, skraćena tvrtka SIOMEAT PODRAVINA d.o.o., MBS: 070120439, OIB: 55099457567, Koprivnica, Dravska 17</w:t>
      </w:r>
      <w:r w:rsidR="00B16BB1" w:rsidRPr="002D068F">
        <w:t xml:space="preserve">, radi otvaranja stečajnog postupka nad dužnikom, </w:t>
      </w:r>
      <w:r w:rsidR="00B16BB1">
        <w:t xml:space="preserve">dana </w:t>
      </w:r>
      <w:r w:rsidR="002C0B38">
        <w:t>8. trav</w:t>
      </w:r>
      <w:r w:rsidR="00B16BB1">
        <w:t xml:space="preserve">nja 2018. donio je slijedeći </w:t>
      </w:r>
    </w:p>
    <w:p w:rsidRDefault="001715D3" w:rsidP="000E1BF7" w:rsidR="001715D3" w:rsidRPr="000645D2">
      <w:pPr>
        <w:jc w:val="both"/>
        <w:rPr>
          <w:rFonts w:eastAsia="Calibri"/>
          <w:lang w:eastAsia="en-US"/>
        </w:rPr>
      </w:pPr>
    </w:p>
    <w:p w:rsidRDefault="008433EF" w:rsidP="00E835F1" w:rsidR="008433EF">
      <w:pPr>
        <w:jc w:val="center"/>
        <w:rPr>
          <w:sz w:val="28"/>
          <w:szCs w:val="28"/>
        </w:rPr>
      </w:pPr>
    </w:p>
    <w:p w:rsidRDefault="00F22690" w:rsidP="00E835F1" w:rsidR="00F22690">
      <w:pPr>
        <w:jc w:val="center"/>
      </w:pPr>
      <w:r>
        <w:rPr>
          <w:sz w:val="28"/>
          <w:szCs w:val="28"/>
        </w:rPr>
        <w:t>Z A K LJ U Č A K</w:t>
      </w:r>
    </w:p>
    <w:p w:rsidRDefault="000E1BF7" w:rsidP="000E1BF7" w:rsidR="000E1BF7">
      <w:pPr>
        <w:jc w:val="center"/>
      </w:pPr>
    </w:p>
    <w:p w:rsidRDefault="008433EF" w:rsidP="000E1BF7" w:rsidR="008433EF">
      <w:pPr>
        <w:jc w:val="center"/>
      </w:pPr>
    </w:p>
    <w:p w:rsidRDefault="00F22690" w:rsidP="00F22690" w:rsidR="00F22690">
      <w:pPr>
        <w:ind w:firstLine="708"/>
        <w:jc w:val="both"/>
      </w:pPr>
      <w:r>
        <w:t>I/ Nalaže se odgovorn</w:t>
      </w:r>
      <w:r w:rsidR="006D3BF2">
        <w:t>oj</w:t>
      </w:r>
      <w:r>
        <w:t xml:space="preserve"> osob</w:t>
      </w:r>
      <w:r w:rsidR="006D3BF2">
        <w:t>i</w:t>
      </w:r>
      <w:r>
        <w:t xml:space="preserve"> dužnika</w:t>
      </w:r>
      <w:r w:rsidR="00407F3E">
        <w:t xml:space="preserve"> </w:t>
      </w:r>
      <w:r w:rsidR="002C0B38" w:rsidRPr="00DE45E4">
        <w:t>SIOMEAT PODRAVINA d.o.o., MBS: 070120439, OIB: 55099457567, Koprivnica, Dravska 17</w:t>
      </w:r>
      <w:r w:rsidR="003B3EB2" w:rsidRPr="002D068F">
        <w:t>,</w:t>
      </w:r>
      <w:r w:rsidRPr="00D33569">
        <w:rPr>
          <w:color w:themeColor="text1" w:val="000000"/>
        </w:rPr>
        <w:t xml:space="preserve"> da sukladno </w:t>
      </w:r>
      <w:r>
        <w:t>članku 17. Stečajnog zakona (</w:t>
      </w:r>
      <w:r w:rsidR="008433EF">
        <w:t>NN</w:t>
      </w:r>
      <w:r>
        <w:t xml:space="preserve"> 71/15</w:t>
      </w:r>
      <w:r w:rsidR="00535E89">
        <w:t xml:space="preserve"> i 104/17</w:t>
      </w:r>
      <w:r>
        <w:t>,  dalje SZ-a) u roku od 15 dana od dana primitka ovog zaključka, dostav</w:t>
      </w:r>
      <w:r w:rsidR="00B16BB1">
        <w:t>i</w:t>
      </w:r>
      <w:r>
        <w:t xml:space="preserve"> popis imovine i obveza dužnika koji se sastoji od naznake:</w:t>
      </w:r>
    </w:p>
    <w:p w:rsidRDefault="00F22690" w:rsidP="002C0B38" w:rsidR="00F22690">
      <w:pPr>
        <w:jc w:val="both"/>
      </w:pPr>
    </w:p>
    <w:p w:rsidRDefault="00F22690" w:rsidP="002C0B38" w:rsidR="00F22690">
      <w:pPr>
        <w:pStyle w:val="Odlomakpopisa"/>
        <w:numPr>
          <w:ilvl w:val="0"/>
          <w:numId w:val="2"/>
        </w:numPr>
        <w:jc w:val="both"/>
      </w:pPr>
      <w:r>
        <w:t>nekretnina i pokretnina dužnika (opis svake pojedine nekretnine i pokretnine s podacima potrebnim za identifikaciju)</w:t>
      </w:r>
    </w:p>
    <w:p w:rsidRDefault="00F22690" w:rsidP="002C0B38" w:rsidR="00F22690">
      <w:pPr>
        <w:pStyle w:val="Odlomakpopisa"/>
        <w:numPr>
          <w:ilvl w:val="0"/>
          <w:numId w:val="2"/>
        </w:numPr>
        <w:jc w:val="both"/>
      </w:pPr>
      <w:r>
        <w:t>imovinskih prava dužnika na tuđim stvarima (opis svake pojedine nekretnine ili pokretnine s podacima potrebnim za identifikaciju)</w:t>
      </w:r>
    </w:p>
    <w:p w:rsidRDefault="00F22690" w:rsidP="002C0B38" w:rsidR="00F22690">
      <w:pPr>
        <w:pStyle w:val="Odlomakpopisa"/>
        <w:numPr>
          <w:ilvl w:val="0"/>
          <w:numId w:val="2"/>
        </w:numPr>
        <w:jc w:val="both"/>
      </w:pPr>
      <w:r>
        <w:t>novčanih i nenovčanih tražbina dužnika (iznos, ime i prezime/naziv, OIB i adresa dužnikovog dužnika, pravna osnova, datum dospijeća)</w:t>
      </w:r>
    </w:p>
    <w:p w:rsidRDefault="00F22690" w:rsidP="002C0B38" w:rsidR="00F22690">
      <w:pPr>
        <w:pStyle w:val="Odlomakpopisa"/>
        <w:numPr>
          <w:ilvl w:val="0"/>
          <w:numId w:val="2"/>
        </w:numPr>
        <w:jc w:val="both"/>
      </w:pPr>
      <w:r>
        <w:t>drugih prava koja čine imovinu dužnika (opis prava, procijenjena vrijednost prava, ako se radi o imovinskom pravu)</w:t>
      </w:r>
    </w:p>
    <w:p w:rsidRDefault="00F22690" w:rsidP="002C0B38" w:rsidR="00F22690">
      <w:pPr>
        <w:pStyle w:val="Odlomakpopisa"/>
        <w:numPr>
          <w:ilvl w:val="0"/>
          <w:numId w:val="2"/>
        </w:numPr>
        <w:jc w:val="both"/>
      </w:pPr>
      <w:r>
        <w:t>novčanih sredstava na računima (ukupan iznos novčanih sredstava po svim računima dužnika, uz naznaku broja računa i banke te popis svih računa otvorenih u bankama uključujući i popis računa štednih uloga)</w:t>
      </w:r>
    </w:p>
    <w:p w:rsidRDefault="00F22690" w:rsidP="002C0B38" w:rsidR="00F22690">
      <w:pPr>
        <w:pStyle w:val="Odlomakpopisa"/>
        <w:numPr>
          <w:ilvl w:val="0"/>
          <w:numId w:val="2"/>
        </w:numPr>
        <w:jc w:val="both"/>
      </w:pPr>
      <w:r>
        <w:t>druge imovine dužnika (opis i vrste imovine s podacima potrebnim za identifikaciju)</w:t>
      </w:r>
    </w:p>
    <w:p w:rsidRDefault="00F22690" w:rsidP="002C0B38" w:rsidR="00F22690">
      <w:pPr>
        <w:pStyle w:val="Odlomakpopisa"/>
        <w:numPr>
          <w:ilvl w:val="0"/>
          <w:numId w:val="2"/>
        </w:numPr>
        <w:jc w:val="both"/>
      </w:pPr>
      <w:r>
        <w:t>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F22690" w:rsidP="002C0B38" w:rsidR="00F22690">
      <w:pPr>
        <w:pStyle w:val="Odlomakpopisa"/>
        <w:numPr>
          <w:ilvl w:val="0"/>
          <w:numId w:val="2"/>
        </w:numPr>
        <w:jc w:val="both"/>
      </w:pPr>
      <w:r>
        <w:t>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F22690" w:rsidP="002C0B38" w:rsidR="00F22690">
      <w:pPr>
        <w:pStyle w:val="Odlomakpopisa"/>
        <w:numPr>
          <w:ilvl w:val="0"/>
          <w:numId w:val="2"/>
        </w:numPr>
        <w:jc w:val="both"/>
      </w:pPr>
      <w:r>
        <w:lastRenderedPageBreak/>
        <w:t>razlučnih prava na imovini dužnika (podaci o razlučnom pravu, pravna osnova, dio imovine na koji se odnosi razlučno pravo, je li razlučno pravo upisano u javne knjige, iznos u visini kojega postoji razlučno pravo)</w:t>
      </w:r>
    </w:p>
    <w:p w:rsidRDefault="00F22690" w:rsidP="002C0B38" w:rsidR="00F22690">
      <w:pPr>
        <w:pStyle w:val="Odlomakpopisa"/>
        <w:numPr>
          <w:ilvl w:val="0"/>
          <w:numId w:val="2"/>
        </w:numPr>
        <w:ind w:firstLine="0" w:left="227"/>
        <w:jc w:val="both"/>
      </w:pPr>
      <w:r>
        <w:t>izlučnih prava (podaci o izlučnom pravu, pravna osnova i dio imovine na koji se odnosi izlučno pravo)</w:t>
      </w:r>
    </w:p>
    <w:p w:rsidRDefault="00F22690" w:rsidP="002C0B38" w:rsidR="00F22690">
      <w:pPr>
        <w:pStyle w:val="Odlomakpopisa"/>
        <w:numPr>
          <w:ilvl w:val="0"/>
          <w:numId w:val="2"/>
        </w:numPr>
        <w:ind w:firstLine="0" w:left="227"/>
        <w:jc w:val="both"/>
      </w:pPr>
      <w:r>
        <w:t>prosječnih mjesečnih troškova redovnoga poslovanja dužnika u posljednjih godinu dana (iznos u kunama, specifikacija troškova)</w:t>
      </w:r>
    </w:p>
    <w:p w:rsidRDefault="00F22690" w:rsidP="002C0B38" w:rsidR="00F22690">
      <w:pPr>
        <w:pStyle w:val="Odlomakpopisa"/>
        <w:numPr>
          <w:ilvl w:val="0"/>
          <w:numId w:val="2"/>
        </w:numPr>
        <w:ind w:firstLine="0" w:left="227"/>
        <w:jc w:val="both"/>
      </w:pPr>
      <w:r>
        <w:t>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F22690" w:rsidP="00F22690" w:rsidR="00F22690">
      <w:pPr>
        <w:jc w:val="both"/>
      </w:pPr>
    </w:p>
    <w:p w:rsidRDefault="00F22690" w:rsidP="00F22690" w:rsidR="00F22690">
      <w:pPr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22690" w:rsidP="00F22690" w:rsidR="00F22690">
      <w:pPr>
        <w:jc w:val="both"/>
      </w:pPr>
    </w:p>
    <w:p w:rsidRDefault="00562EF1" w:rsidP="00562EF1" w:rsidR="005B1E9A">
      <w:pPr>
        <w:jc w:val="both"/>
      </w:pPr>
      <w:r>
        <w:tab/>
      </w:r>
      <w:r w:rsidR="00F22690">
        <w:t>III/ Upozorava se odgovorn</w:t>
      </w:r>
      <w:r w:rsidR="00610E11">
        <w:t>a</w:t>
      </w:r>
      <w:r w:rsidR="00F22690">
        <w:t xml:space="preserve"> osob</w:t>
      </w:r>
      <w:r w:rsidR="00610E11">
        <w:t>a</w:t>
      </w:r>
      <w:r w:rsidR="00F22690">
        <w:t xml:space="preserve"> dužnika</w:t>
      </w:r>
      <w:r w:rsidR="00961CB8">
        <w:t xml:space="preserve"> </w:t>
      </w:r>
      <w:r w:rsidRPr="00DE45E4">
        <w:t>Zsolt Dankó iz Mađarske, Siófok, Bláthy Ottó Utca 12</w:t>
      </w:r>
      <w:r>
        <w:t xml:space="preserve">, OIB: 08032364735, </w:t>
      </w:r>
      <w:r w:rsidR="00F22690" w:rsidRPr="00162F87">
        <w:t xml:space="preserve">da za </w:t>
      </w:r>
      <w:r w:rsidR="00F22690">
        <w:t>davanje neistinitoga ili nepotpunoga popisa imovine i obveza, odgovara kao za davanje lažnoga iskaza u postupku pred sudom.</w:t>
      </w:r>
    </w:p>
    <w:p w:rsidRDefault="006D3BF2" w:rsidP="008433EF" w:rsidR="006D3BF2">
      <w:pPr>
        <w:jc w:val="both"/>
      </w:pPr>
    </w:p>
    <w:p w:rsidRDefault="00735B28" w:rsidP="000E1BF7" w:rsidR="00735B28">
      <w:pPr>
        <w:jc w:val="both"/>
      </w:pPr>
    </w:p>
    <w:p w:rsidRDefault="000E1BF7" w:rsidP="00E835F1" w:rsidR="00735B28">
      <w:pPr>
        <w:jc w:val="center"/>
      </w:pPr>
      <w:r>
        <w:t>Obrazloženje</w:t>
      </w:r>
    </w:p>
    <w:p w:rsidRDefault="00A57819" w:rsidP="000E1BF7" w:rsidR="00A57819">
      <w:pPr>
        <w:jc w:val="center"/>
      </w:pPr>
    </w:p>
    <w:p w:rsidRDefault="000E1BF7" w:rsidP="00F22690" w:rsidR="00F22690">
      <w:pPr>
        <w:jc w:val="both"/>
      </w:pPr>
      <w:r>
        <w:tab/>
      </w:r>
      <w:r w:rsidR="00F22690">
        <w:t xml:space="preserve">Dana </w:t>
      </w:r>
      <w:r w:rsidR="00562EF1">
        <w:t>27</w:t>
      </w:r>
      <w:r w:rsidR="00F22690">
        <w:t xml:space="preserve">. </w:t>
      </w:r>
      <w:r w:rsidR="000570DB">
        <w:t>travnja 2018</w:t>
      </w:r>
      <w:r w:rsidR="00F22690">
        <w:t>. godine predlagatelj Financijska agencija, Podružnica Varaždin podnio je prijedlog za otvaranje stečajnog postupka nad dužnikom</w:t>
      </w:r>
      <w:r w:rsidR="004F76F6">
        <w:t xml:space="preserve"> </w:t>
      </w:r>
      <w:r w:rsidR="00562EF1">
        <w:t>SIOMAT PODRAVINA</w:t>
      </w:r>
      <w:r w:rsidR="004F76F6">
        <w:t xml:space="preserve"> d.o.o.</w:t>
      </w:r>
      <w:r w:rsidR="00D764EA">
        <w:t>,</w:t>
      </w:r>
      <w:r w:rsidR="00DC219C">
        <w:t xml:space="preserve"> </w:t>
      </w:r>
      <w:r w:rsidR="00F22690">
        <w:t xml:space="preserve">navodeći da dužnik na dan </w:t>
      </w:r>
      <w:r w:rsidR="00562EF1">
        <w:t>25</w:t>
      </w:r>
      <w:r w:rsidR="00F22690">
        <w:t xml:space="preserve">. </w:t>
      </w:r>
      <w:r w:rsidR="000570DB">
        <w:t>travnja</w:t>
      </w:r>
      <w:r w:rsidR="00F22690">
        <w:t xml:space="preserve"> 201</w:t>
      </w:r>
      <w:r w:rsidR="000570DB">
        <w:t>8</w:t>
      </w:r>
      <w:r w:rsidR="00F22690">
        <w:t>. godine u Očevidniku redoslijeda osnova za plaćanje ima evidentirane neizvršene osnove za plaćanje u ukupnom iznosu od</w:t>
      </w:r>
      <w:r w:rsidR="00D764EA">
        <w:t xml:space="preserve"> </w:t>
      </w:r>
      <w:r w:rsidR="00562EF1">
        <w:t>378.460,08</w:t>
      </w:r>
      <w:r w:rsidR="00F22690">
        <w:t xml:space="preserve"> kn, te da dužnik ima </w:t>
      </w:r>
      <w:r w:rsidR="000570DB">
        <w:t>1 zaposlenog</w:t>
      </w:r>
      <w:r w:rsidR="00F22690">
        <w:t>.</w:t>
      </w:r>
    </w:p>
    <w:p w:rsidRDefault="00E835F1" w:rsidP="00F22690" w:rsidR="00E835F1">
      <w:pPr>
        <w:jc w:val="both"/>
      </w:pPr>
    </w:p>
    <w:p w:rsidRDefault="00EE6CDD" w:rsidP="00F22690" w:rsidR="00F22690">
      <w:pPr>
        <w:jc w:val="both"/>
      </w:pPr>
      <w:r>
        <w:tab/>
        <w:t>Stoga je sud sukladno čl</w:t>
      </w:r>
      <w:r w:rsidR="00B16BB1">
        <w:t>anku</w:t>
      </w:r>
      <w:r>
        <w:t xml:space="preserve"> 17</w:t>
      </w:r>
      <w:r w:rsidR="00F22690">
        <w:t>. st 1., 2. i 3. SZ-a, odlučio kao u izreci ovog zaključka.</w:t>
      </w:r>
    </w:p>
    <w:p w:rsidRDefault="006C6EAC" w:rsidP="000E1BF7" w:rsidR="006C6EAC">
      <w:pPr>
        <w:jc w:val="both"/>
      </w:pPr>
    </w:p>
    <w:p w:rsidRDefault="00B462AA" w:rsidP="00B462AA" w:rsidR="001715D3">
      <w:pPr>
        <w:jc w:val="center"/>
      </w:pPr>
      <w:r>
        <w:t xml:space="preserve">Varaždin, </w:t>
      </w:r>
      <w:r w:rsidR="00562EF1">
        <w:t>8</w:t>
      </w:r>
      <w:r>
        <w:t xml:space="preserve">. </w:t>
      </w:r>
      <w:r w:rsidR="00562EF1">
        <w:t>lip</w:t>
      </w:r>
      <w:r w:rsidR="00B16BB1">
        <w:t>nja</w:t>
      </w:r>
      <w:r>
        <w:t xml:space="preserve"> 201</w:t>
      </w:r>
      <w:r w:rsidR="000570DB">
        <w:t>8</w:t>
      </w:r>
      <w:r>
        <w:t>.</w:t>
      </w:r>
    </w:p>
    <w:p w:rsidRDefault="006C6EAC" w:rsidP="00FF100A" w:rsidR="006C6EAC"/>
    <w:p w:rsidRDefault="006C6EAC" w:rsidP="00562EF1" w:rsidR="006C6EAC">
      <w:pPr>
        <w:jc w:val="both"/>
      </w:pPr>
    </w:p>
    <w:p w:rsidRDefault="00FB1F25" w:rsidP="00562EF1" w:rsidR="00FB1F25" w:rsidRPr="006D16CF">
      <w:pPr>
        <w:ind w:left="5664"/>
        <w:jc w:val="both"/>
        <w:outlineLvl w:val="0"/>
      </w:pPr>
      <w:r w:rsidRPr="006D16CF">
        <w:t>S</w:t>
      </w:r>
      <w:r w:rsidR="00E835F1">
        <w:t>udac</w:t>
      </w:r>
      <w:r w:rsidRPr="006D16CF">
        <w:t>:</w:t>
      </w:r>
    </w:p>
    <w:p w:rsidRDefault="00FB1F25" w:rsidP="00562EF1" w:rsidR="00FB1F25">
      <w:pPr>
        <w:ind w:left="5664"/>
        <w:jc w:val="both"/>
      </w:pPr>
    </w:p>
    <w:p w:rsidRDefault="00FB1F25" w:rsidP="00562EF1" w:rsidR="00FB1F25">
      <w:pPr>
        <w:ind w:left="5664"/>
        <w:jc w:val="both"/>
        <w:outlineLvl w:val="0"/>
      </w:pPr>
      <w:r w:rsidRPr="006D16CF">
        <w:t>Jasna Lekić</w:t>
      </w:r>
      <w:r w:rsidR="008433EF">
        <w:t xml:space="preserve"> v. r.</w:t>
      </w:r>
    </w:p>
    <w:p w:rsidRDefault="008433EF" w:rsidP="00562EF1" w:rsidR="008433EF">
      <w:pPr>
        <w:ind w:left="5664"/>
        <w:jc w:val="both"/>
        <w:outlineLvl w:val="0"/>
      </w:pPr>
    </w:p>
    <w:p w:rsidRDefault="001715D3" w:rsidP="00562EF1" w:rsidR="001715D3">
      <w:pPr>
        <w:outlineLvl w:val="0"/>
      </w:pPr>
    </w:p>
    <w:p w:rsidRDefault="00B16BB1" w:rsidP="00B462AA" w:rsidR="00B16BB1">
      <w:pPr>
        <w:jc w:val="both"/>
      </w:pPr>
    </w:p>
    <w:p w:rsidRDefault="00B462AA" w:rsidP="00B462AA" w:rsidR="00B462AA">
      <w:pPr>
        <w:jc w:val="both"/>
      </w:pPr>
      <w:r>
        <w:t>POUKA O PRAVNOM LIJEKU:</w:t>
      </w:r>
    </w:p>
    <w:p w:rsidRDefault="00F22690" w:rsidP="00562EF1" w:rsidR="00F22690" w:rsidRPr="00190844">
      <w:pPr>
        <w:jc w:val="both"/>
      </w:pPr>
      <w:r w:rsidRPr="00190844">
        <w:t>Protiv ovoga zaključka žalba nije dopuštena (čl. 19. st. 7. SZ-a).</w:t>
      </w:r>
    </w:p>
    <w:p w:rsidRDefault="00D77157" w:rsidP="00BF28D9" w:rsidR="00D77157">
      <w:pPr>
        <w:jc w:val="both"/>
      </w:pPr>
    </w:p>
    <w:p w:rsidRDefault="00FB1F25" w:rsidP="00BF28D9" w:rsidR="00FB1F25">
      <w:pPr>
        <w:jc w:val="both"/>
      </w:pPr>
    </w:p>
    <w:p w:rsidRDefault="00B462AA" w:rsidP="00562EF1" w:rsidR="00562EF1">
      <w:pPr>
        <w:jc w:val="both"/>
      </w:pPr>
      <w:r>
        <w:t xml:space="preserve">DNA: </w:t>
      </w:r>
    </w:p>
    <w:p w:rsidRDefault="00F22690" w:rsidP="00562EF1" w:rsidR="00562EF1" w:rsidRPr="00DE45E4">
      <w:pPr>
        <w:jc w:val="both"/>
      </w:pPr>
      <w:r>
        <w:t xml:space="preserve">1. </w:t>
      </w:r>
      <w:r w:rsidR="00FB1F25">
        <w:t>Direktor dužnika</w:t>
      </w:r>
      <w:r w:rsidR="00B46B2F">
        <w:t xml:space="preserve"> </w:t>
      </w:r>
      <w:r w:rsidR="00562EF1" w:rsidRPr="00DE45E4">
        <w:t>Zsolt Dankó iz Mađarske, Siófok, Bláthy Ottó Utca 12</w:t>
      </w:r>
    </w:p>
    <w:p w:rsidRDefault="00735B28" w:rsidP="00FB1F25" w:rsidR="00735B28">
      <w:pPr>
        <w:jc w:val="both"/>
      </w:pPr>
      <w:r>
        <w:t>2</w:t>
      </w:r>
      <w:r w:rsidR="006D3BF2">
        <w:t xml:space="preserve">. </w:t>
      </w:r>
      <w:r w:rsidR="00562EF1">
        <w:t>e</w:t>
      </w:r>
      <w:r w:rsidR="00F22690">
        <w:t>-Oglasna ploča suda</w:t>
      </w:r>
    </w:p>
    <w:sectPr w:rsidSect="00B462AA" w:rsidR="00735B2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ECE" w:rsidR="00351ECE">
      <w:r>
        <w:separator/>
      </w:r>
    </w:p>
  </w:endnote>
  <w:endnote w:id="0" w:type="continuationSeparator">
    <w:p w:rsidRDefault="00351ECE" w:rsidR="00351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ECE" w:rsidR="00351ECE">
      <w:r>
        <w:separator/>
      </w:r>
    </w:p>
  </w:footnote>
  <w:footnote w:id="0" w:type="continuationSeparator">
    <w:p w:rsidRDefault="00351ECE" w:rsidR="00351E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2F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2DA9" w:rsidP="00B462AA" w:rsidR="00792DA9">
    <w:pPr>
      <w:jc w:val="right"/>
    </w:pPr>
    <w:r>
      <w:t xml:space="preserve">Poslovni broj: </w:t>
    </w:r>
    <w:r w:rsidR="00FB1F25">
      <w:t>3</w:t>
    </w:r>
    <w:r>
      <w:t xml:space="preserve"> St-</w:t>
    </w:r>
    <w:r w:rsidR="00A17FBF">
      <w:t>1</w:t>
    </w:r>
    <w:r w:rsidR="002C0B38">
      <w:t>51</w:t>
    </w:r>
    <w:r w:rsidR="00AD3607">
      <w:t>/</w:t>
    </w:r>
    <w:r w:rsidR="00B16BB1">
      <w:t>20</w:t>
    </w:r>
    <w:r w:rsidR="00AD3607">
      <w:t>18</w:t>
    </w:r>
    <w:r w:rsidR="00B16BB1">
      <w:t>-4</w:t>
    </w:r>
  </w:p>
  <w:p w:rsidRDefault="00792DA9" w:rsidP="00B462AA" w:rsidR="00792DA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">
    <w:nsid w:val="201B693F"/>
    <w:multiLevelType w:val="hybridMultilevel"/>
    <w:tmpl w:val="CBE21980"/>
    <w:lvl w:tplc="1B9A557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7D9775C"/>
    <w:multiLevelType w:val="hybridMultilevel"/>
    <w:tmpl w:val="8864C3F4"/>
    <w:lvl w:tplc="274C169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076C4"/>
    <w:rsid w:val="000110E1"/>
    <w:rsid w:val="000142D7"/>
    <w:rsid w:val="00031639"/>
    <w:rsid w:val="0003210F"/>
    <w:rsid w:val="0003746B"/>
    <w:rsid w:val="000429F8"/>
    <w:rsid w:val="00056DE2"/>
    <w:rsid w:val="000570DB"/>
    <w:rsid w:val="000645D2"/>
    <w:rsid w:val="00077735"/>
    <w:rsid w:val="00094216"/>
    <w:rsid w:val="00095A83"/>
    <w:rsid w:val="000E0E08"/>
    <w:rsid w:val="000E1BF7"/>
    <w:rsid w:val="000E74A2"/>
    <w:rsid w:val="0010452D"/>
    <w:rsid w:val="00111067"/>
    <w:rsid w:val="00125D7D"/>
    <w:rsid w:val="001626DC"/>
    <w:rsid w:val="001715D3"/>
    <w:rsid w:val="00175B62"/>
    <w:rsid w:val="001F03ED"/>
    <w:rsid w:val="00205B36"/>
    <w:rsid w:val="002071D3"/>
    <w:rsid w:val="0020744E"/>
    <w:rsid w:val="00226DEA"/>
    <w:rsid w:val="00231407"/>
    <w:rsid w:val="00251CC1"/>
    <w:rsid w:val="002608FA"/>
    <w:rsid w:val="002866BD"/>
    <w:rsid w:val="00296322"/>
    <w:rsid w:val="002C0B38"/>
    <w:rsid w:val="002D4207"/>
    <w:rsid w:val="002E0B7E"/>
    <w:rsid w:val="002E62BC"/>
    <w:rsid w:val="00304039"/>
    <w:rsid w:val="00351ECE"/>
    <w:rsid w:val="00364982"/>
    <w:rsid w:val="0037382B"/>
    <w:rsid w:val="003A3E79"/>
    <w:rsid w:val="003B3EB2"/>
    <w:rsid w:val="003D59E8"/>
    <w:rsid w:val="003D74E3"/>
    <w:rsid w:val="00407F3E"/>
    <w:rsid w:val="00470D3C"/>
    <w:rsid w:val="004B2F43"/>
    <w:rsid w:val="004F76F6"/>
    <w:rsid w:val="00505ADF"/>
    <w:rsid w:val="00513515"/>
    <w:rsid w:val="00535E89"/>
    <w:rsid w:val="0054233E"/>
    <w:rsid w:val="005547A1"/>
    <w:rsid w:val="00562EF1"/>
    <w:rsid w:val="005825F5"/>
    <w:rsid w:val="005A190F"/>
    <w:rsid w:val="005B1E9A"/>
    <w:rsid w:val="005E1D73"/>
    <w:rsid w:val="00610E11"/>
    <w:rsid w:val="0061490D"/>
    <w:rsid w:val="006319A8"/>
    <w:rsid w:val="0063608A"/>
    <w:rsid w:val="00641285"/>
    <w:rsid w:val="00643ECC"/>
    <w:rsid w:val="00652620"/>
    <w:rsid w:val="006836B4"/>
    <w:rsid w:val="00692C18"/>
    <w:rsid w:val="006A4441"/>
    <w:rsid w:val="006B6868"/>
    <w:rsid w:val="006C6EAC"/>
    <w:rsid w:val="006D3BF2"/>
    <w:rsid w:val="006E33F2"/>
    <w:rsid w:val="00706A85"/>
    <w:rsid w:val="0073178E"/>
    <w:rsid w:val="00735B28"/>
    <w:rsid w:val="0073738B"/>
    <w:rsid w:val="00766702"/>
    <w:rsid w:val="00771759"/>
    <w:rsid w:val="00773E2F"/>
    <w:rsid w:val="00792DA9"/>
    <w:rsid w:val="007931A8"/>
    <w:rsid w:val="007934FF"/>
    <w:rsid w:val="00794D7C"/>
    <w:rsid w:val="007B79D9"/>
    <w:rsid w:val="007E282B"/>
    <w:rsid w:val="007E5140"/>
    <w:rsid w:val="007F7DE7"/>
    <w:rsid w:val="00811773"/>
    <w:rsid w:val="0082482A"/>
    <w:rsid w:val="008271FD"/>
    <w:rsid w:val="00827564"/>
    <w:rsid w:val="00830D39"/>
    <w:rsid w:val="008433EF"/>
    <w:rsid w:val="008B02FF"/>
    <w:rsid w:val="008C2BB1"/>
    <w:rsid w:val="00901649"/>
    <w:rsid w:val="009106CA"/>
    <w:rsid w:val="009242A8"/>
    <w:rsid w:val="009263C3"/>
    <w:rsid w:val="00961CB8"/>
    <w:rsid w:val="00981E34"/>
    <w:rsid w:val="009C24D2"/>
    <w:rsid w:val="009C6751"/>
    <w:rsid w:val="009D2EBA"/>
    <w:rsid w:val="009D5FF2"/>
    <w:rsid w:val="009E787D"/>
    <w:rsid w:val="00A00ADE"/>
    <w:rsid w:val="00A17EA7"/>
    <w:rsid w:val="00A17FBF"/>
    <w:rsid w:val="00A40CAE"/>
    <w:rsid w:val="00A555ED"/>
    <w:rsid w:val="00A57819"/>
    <w:rsid w:val="00AD00DC"/>
    <w:rsid w:val="00AD12EF"/>
    <w:rsid w:val="00AD3607"/>
    <w:rsid w:val="00AD7E4B"/>
    <w:rsid w:val="00AE0F06"/>
    <w:rsid w:val="00B021D8"/>
    <w:rsid w:val="00B16BB1"/>
    <w:rsid w:val="00B26B2C"/>
    <w:rsid w:val="00B40725"/>
    <w:rsid w:val="00B462AA"/>
    <w:rsid w:val="00B46B2F"/>
    <w:rsid w:val="00B510AE"/>
    <w:rsid w:val="00BA6714"/>
    <w:rsid w:val="00BE028B"/>
    <w:rsid w:val="00BF28D9"/>
    <w:rsid w:val="00C06163"/>
    <w:rsid w:val="00C609A1"/>
    <w:rsid w:val="00C8594B"/>
    <w:rsid w:val="00C85DF1"/>
    <w:rsid w:val="00CC70D3"/>
    <w:rsid w:val="00CE68F3"/>
    <w:rsid w:val="00CF26F8"/>
    <w:rsid w:val="00D211DC"/>
    <w:rsid w:val="00D37473"/>
    <w:rsid w:val="00D435B4"/>
    <w:rsid w:val="00D764EA"/>
    <w:rsid w:val="00D77157"/>
    <w:rsid w:val="00D803A7"/>
    <w:rsid w:val="00D979FB"/>
    <w:rsid w:val="00DB310D"/>
    <w:rsid w:val="00DC219C"/>
    <w:rsid w:val="00DD7255"/>
    <w:rsid w:val="00E02206"/>
    <w:rsid w:val="00E10F25"/>
    <w:rsid w:val="00E145A4"/>
    <w:rsid w:val="00E448FD"/>
    <w:rsid w:val="00E4536C"/>
    <w:rsid w:val="00E52D00"/>
    <w:rsid w:val="00E7511D"/>
    <w:rsid w:val="00E835F1"/>
    <w:rsid w:val="00E85BB5"/>
    <w:rsid w:val="00EE6CDD"/>
    <w:rsid w:val="00F22690"/>
    <w:rsid w:val="00F26031"/>
    <w:rsid w:val="00F2720B"/>
    <w:rsid w:val="00F3036B"/>
    <w:rsid w:val="00F362CE"/>
    <w:rsid w:val="00F55BB3"/>
    <w:rsid w:val="00F55DB3"/>
    <w:rsid w:val="00F562EF"/>
    <w:rsid w:val="00F91C62"/>
    <w:rsid w:val="00F97F93"/>
    <w:rsid w:val="00FB1F25"/>
    <w:rsid w:val="00FD6EB8"/>
    <w:rsid w:val="00FE248A"/>
    <w:rsid w:val="00FF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C0B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C0B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St-151/2018</izvorni_sadrzaj>
    <derivirana_varijabla naziv="DomainObject.Predmet.OznakaBroj_1">St-151/2018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SIOMEAT PODRAVINA društvo s ograničenom odgovornošću za trgovinu, usluge i preradu mesa i mesnih prerađevina</izvorni_sadrzaj>
    <derivirana_varijabla naziv="DomainObject.Predmet.ProtustrankaFormated_1">  SIOMEAT PODRAVINA društvo s ograničenom odgovornošću za trgovinu, usluge i preradu mesa i mesnih prerađevina</derivirana_varijabla>
  </DomainObject.Predmet.ProtustrankaFormated>
  <DomainObject.Predmet.ProtustrankaFormatedOIB>
    <izvorni_sadrzaj>  SIOMEAT PODRAVINA društvo s ograničenom odgovornošću za trgovinu, usluge i preradu mesa i mesnih prerađevina, OIB 55099457567</izvorni_sadrzaj>
    <derivirana_varijabla naziv="DomainObject.Predmet.ProtustrankaFormatedOIB_1">  SIOMEAT PODRAVINA društvo s ograničenom odgovornošću za trgovinu, usluge i preradu mesa i mesnih prerađevina, OIB 55099457567</derivirana_varijabla>
  </DomainObject.Predmet.ProtustrankaFormatedOIB>
  <DomainObject.Predmet.ProtustrankaFormatedWithAdress>
    <izvorni_sadrzaj> SIOMEAT PODRAVINA društvo s ograničenom odgovornošću za trgovinu, usluge i preradu mesa i mesnih prerađevina, Dravska 17, 48000 Koprivnica</izvorni_sadrzaj>
    <derivirana_varijabla naziv="DomainObject.Predmet.ProtustrankaFormatedWithAdress_1"> SIOMEAT PODRAVINA društvo s ograničenom odgovornošću za trgovinu, usluge i preradu mesa i mesnih prerađevina, Dravska 17, 48000 Koprivnica</derivirana_varijabla>
  </DomainObject.Predmet.ProtustrankaFormatedWithAdress>
  <DomainObject.Predmet.ProtustrankaFormatedWithAdressOIB>
    <izvorni_sadrzaj> SIOMEAT PODRAVINA društvo s ograničenom odgovornošću za trgovinu, usluge i preradu mesa i mesnih prerađevina, OIB 55099457567, Dravska 17, 48000 Koprivnica</izvorni_sadrzaj>
    <derivirana_varijabla naziv="DomainObject.Predmet.ProtustrankaFormatedWithAdressOIB_1"> SIOMEAT PODRAVINA društvo s ograničenom odgovornošću za trgovinu, usluge i preradu mesa i mesnih prerađevina, OIB 55099457567, Dravska 17, 48000 Koprivnica</derivirana_varijabla>
  </DomainObject.Predmet.ProtustrankaFormatedWithAdressOIB>
  <DomainObject.Predmet.ProtustrankaWithAdress>
    <izvorni_sadrzaj>SIOMEAT PODRAVINA društvo s ograničenom odgovornošću za trgovinu, usluge i preradu mesa i mesnih prerađevina Dravska 17, 48000 Koprivnica</izvorni_sadrzaj>
    <derivirana_varijabla naziv="DomainObject.Predmet.ProtustrankaWithAdress_1">SIOMEAT PODRAVINA društvo s ograničenom odgovornošću za trgovinu, usluge i preradu mesa i mesnih prerađevina Dravska 17, 48000 Koprivnica</derivirana_varijabla>
  </DomainObject.Predmet.ProtustrankaWithAdress>
  <DomainObject.Predmet.ProtustrankaWithAdressOIB>
    <izvorni_sadrzaj>SIOMEAT PODRAVINA društvo s ograničenom odgovornošću za trgovinu, usluge i preradu mesa i mesnih prerađevina, OIB 55099457567, Dravska 17, 48000 Koprivnica</izvorni_sadrzaj>
    <derivirana_varijabla naziv="DomainObject.Predmet.ProtustrankaWithAdressOIB_1">SIOMEAT PODRAVINA društvo s ograničenom odgovornošću za trgovinu, usluge i preradu mesa i mesnih prerađevina, OIB 55099457567, Dravska 17, 48000 Koprivnica</derivirana_varijabla>
  </DomainObject.Predmet.ProtustrankaWithAdressOIB>
  <DomainObject.Predmet.ProtustrankaNazivFormated>
    <izvorni_sadrzaj>SIOMEAT PODRAVINA društvo s ograničenom odgovornošću za trgovinu, usluge i preradu mesa i mesnih prerađevina</izvorni_sadrzaj>
    <derivirana_varijabla naziv="DomainObject.Predmet.ProtustrankaNazivFormated_1">SIOMEAT PODRAVINA društvo s ograničenom odgovornošću za trgovinu, usluge i preradu mesa i mesnih prerađevina</derivirana_varijabla>
  </DomainObject.Predmet.ProtustrankaNazivFormated>
  <DomainObject.Predmet.ProtustrankaNazivFormatedOIB>
    <izvorni_sadrzaj>SIOMEAT PODRAVINA društvo s ograničenom odgovornošću za trgovinu, usluge i preradu mesa i mesnih prerađevina, OIB 55099457567</izvorni_sadrzaj>
    <derivirana_varijabla naziv="DomainObject.Predmet.ProtustrankaNazivFormatedOIB_1">SIOMEAT PODRAVINA društvo s ograničenom odgovornošću za trgovinu, usluge i preradu mesa i mesnih prerađevina, OIB 55099457567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378460.08</izvorni_sadrzaj>
    <derivirana_varijabla naziv="DomainObject.Predmet.TrenutnaVrijednost_1">378460.08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SIOMEAT PODRAVINA društvo s ograničenom odgovornošću za trgovinu, usluge i preradu mesa i mesnih prerađevina</item>
    </izvorni_sadrzaj>
    <derivirana_varijabla naziv="DomainObject.Predmet.ProtuStrankaListFormated_1">
      <item>SIOMEAT PODRAVINA društvo s ograničenom odgovornošću za trgovinu, usluge i preradu mesa i mesnih prerađevina</item>
    </derivirana_varijabla>
  </DomainObject.Predmet.ProtuStrankaListFormated>
  <DomainObject.Predmet.ProtuStrankaListFormatedOIB>
    <izvorni_sadrzaj>
      <item>SIOMEAT PODRAVINA društvo s ograničenom odgovornošću za trgovinu, usluge i preradu mesa i mesnih prerađevina, OIB 55099457567</item>
    </izvorni_sadrzaj>
    <derivirana_varijabla naziv="DomainObject.Predmet.ProtuStrankaListFormatedOIB_1">
      <item>SIOMEAT PODRAVINA društvo s ograničenom odgovornošću za trgovinu, usluge i preradu mesa i mesnih prerađevina, OIB 55099457567</item>
    </derivirana_varijabla>
  </DomainObject.Predmet.ProtuStrankaListFormatedOIB>
  <DomainObject.Predmet.ProtuStrankaListFormatedWithAdress>
    <izvorni_sadrzaj>
      <item>SIOMEAT PODRAVINA društvo s ograničenom odgovornošću za trgovinu, usluge i preradu mesa i mesnih prerađevina, Dravska 17, 48000 Koprivnica</item>
    </izvorni_sadrzaj>
    <derivirana_varijabla naziv="DomainObject.Predmet.ProtuStrankaListFormatedWithAdress_1">
      <item>SIOMEAT PODRAVINA društvo s ograničenom odgovornošću za trgovinu, usluge i preradu mesa i mesnih prerađevina, Dravska 17, 48000 Koprivnica</item>
    </derivirana_varijabla>
  </DomainObject.Predmet.ProtuStrankaListFormatedWithAdress>
  <DomainObject.Predmet.ProtuStrankaListFormatedWithAdressOIB>
    <izvorni_sadrzaj>
      <item>SIOMEAT PODRAVINA društvo s ograničenom odgovornošću za trgovinu, usluge i preradu mesa i mesnih prerađevina, OIB 55099457567, Dravska 17, 48000 Koprivnica</item>
    </izvorni_sadrzaj>
    <derivirana_varijabla naziv="DomainObject.Predmet.ProtuStrankaListFormatedWithAdressOIB_1">
      <item>SIOMEAT PODRAVINA društvo s ograničenom odgovornošću za trgovinu, usluge i preradu mesa i mesnih prerađevina, OIB 55099457567, Dravska 17, 48000 Koprivnica</item>
    </derivirana_varijabla>
  </DomainObject.Predmet.ProtuStrankaListFormatedWithAdressOIB>
  <DomainObject.Predmet.ProtuStrankaListNazivFormated>
    <izvorni_sadrzaj>
      <item>SIOMEAT PODRAVINA društvo s ograničenom odgovornošću za trgovinu, usluge i preradu mesa i mesnih prerađevina</item>
    </izvorni_sadrzaj>
    <derivirana_varijabla naziv="DomainObject.Predmet.ProtuStrankaListNazivFormated_1">
      <item>SIOMEAT PODRAVINA društvo s ograničenom odgovornošću za trgovinu, usluge i preradu mesa i mesnih prerađevina</item>
    </derivirana_varijabla>
  </DomainObject.Predmet.ProtuStrankaListNazivFormated>
  <DomainObject.Predmet.ProtuStrankaListNazivFormatedOIB>
    <izvorni_sadrzaj>
      <item>SIOMEAT PODRAVINA društvo s ograničenom odgovornošću za trgovinu, usluge i preradu mesa i mesnih prerađevina, OIB 55099457567</item>
    </izvorni_sadrzaj>
    <derivirana_varijabla naziv="DomainObject.Predmet.ProtuStrankaListNazivFormatedOIB_1">
      <item>SIOMEAT PODRAVINA društvo s ograničenom odgovornošću za trgovinu, usluge i preradu mesa i mesnih prerađevina, OIB 55099457567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SIOMEAT PODRAVINA društvo s ograničenom odgovornošću za trgovinu, usluge i preradu mesa i mesnih prerađevina</izvorni_sadrzaj>
    <derivirana_varijabla naziv="DomainObject.Predmet.ProtustrankaIDrugi_1">SIOMEAT PODRAVINA društvo s ograničenom odgovornošću za trgovinu, usluge i preradu mesa i mesnih prerađevina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SIOMEAT PODRAVINA društvo s ograničenom odgovornošću za trgovinu, usluge i preradu mesa i mesnih prerađevina, OIB 55099457567, Dravska 17, 48000 Koprivnica</izvorni_sadrzaj>
    <derivirana_varijabla naziv="DomainObject.Predmet.ProtustrankaIDrugiAdressOIB_1">SIOMEAT PODRAVINA društvo s ograničenom odgovornošću za trgovinu, usluge i preradu mesa i mesnih prerađevina, OIB 55099457567,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SIOMEAT PODRAVINA društvo s ograničenom odgovornošću za trgovinu, usluge i preradu mesa i mesnih prerađevina</item>
      <item>Sudski registar</item>
    </izvorni_sadrzaj>
    <derivirana_varijabla naziv="DomainObject.Predmet.SudioniciListNaziv_1">
      <item>Financijska agencija</item>
      <item>SIOMEAT PODRAVINA društvo s ograničenom odgovornošću za trgovinu, usluge i preradu mesa i mesnih prerađevina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SIOMEAT PODRAVINA društvo s ograničenom odgovornošću za trgovinu, usluge i preradu mesa i mesnih prerađevina, OIB 55099457567, Dravska 17,48000 Koprivnica</item>
      <item>Sudski registar</item>
    </izvorni_sadrzaj>
    <derivirana_varijabla naziv="DomainObject.Predmet.SudioniciListAdressOIB_1">
      <item>Financijska agencija, OIB 85821130368, A. Cesarca 2,42000 Varaždin</item>
      <item>SIOMEAT PODRAVINA društvo s ograničenom odgovornošću za trgovinu, usluge i preradu mesa i mesnih prerađevina, OIB 55099457567, Dravska 17,48000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55099457567</item>
      <item>, OIB null</item>
    </izvorni_sadrzaj>
    <derivirana_varijabla naziv="DomainObject.Predmet.SudioniciListNazivOIB_1">
      <item>, OIB 85821130368</item>
      <item>, OIB 55099457567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07103E-39AF-4427-82E2-C5C99C2D53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652</properties:Words>
  <properties:Characters>3645</properties:Characters>
  <properties:Lines>94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4277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2018-06-08T08:21:00Z</dcterms:created>
  <dc:creator>trukelj</dc:creator>
  <cp:lastModifiedBy>Ljubica Makovec</cp:lastModifiedBy>
  <cp:lastPrinted>2018-06-08T08:33:00Z</cp:lastPrinted>
  <dcterms:modified xmlns:xsi="http://www.w3.org/2001/XMLSchema-instance" xsi:type="dcterms:W3CDTF">2018-06-08T08:35:00Z</dcterms:modified>
  <cp:revision>5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nalog dužniku za davanje prokazne izjave ili prokaznog popisa imovine (St-151-18-4 (Zaključak - poziv dužniku da dostavi prokazni popis imovine).docx)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