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dd3f911" w14:paraId="dd3f911" w:rsidRDefault="00887702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88770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887702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887702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87702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887702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887702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887702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887702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887702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887702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887702">
            <w:rPr>
              <w:rStyle w:val="eSPISCCParagraphDefaultFont"/>
              <w:rFonts w:eastAsiaTheme="minorHAnsi"/>
            </w:rPr>
            <w:t>Ivani Stampf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887702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887702">
            <w:rPr>
              <w:rStyle w:val="eSPISCCParagraphDefaultFont"/>
              <w:rFonts w:eastAsiaTheme="minorHAnsi"/>
            </w:rPr>
            <w:t xml:space="preserve"> ERSTE &amp; STEIERMÄRKISCHE BANKA d.o.o., OIB 23057039320, Jadranski Trg 3/a, 51000 Rijeka; HRŠAK &amp; HRŠAK, OIB 74494862058, Radićeva 32, 10000 Zagreb; JOZO TOLIĆ, OIB 11172737648, Prve Poljanice 17, 10000 Zagreb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887702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887702">
            <w:rPr>
              <w:rStyle w:val="eSPISCCParagraphDefaultFont"/>
              <w:rFonts w:eastAsiaTheme="minorHAnsi"/>
            </w:rPr>
            <w:t xml:space="preserve"> EUROBLOK d.o.o., OIB 69913463063, Avenija Većeslava Holjevca 27,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887702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887702">
            <w:rPr>
              <w:rStyle w:val="eSPISCCParagraphDefaultFont"/>
              <w:rFonts w:eastAsiaTheme="minorHAnsi"/>
            </w:rPr>
            <w:t>29. veljače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87702" w:rsidRPr="00887702">
            <w:rPr>
              <w:rStyle w:val="eSPISCCParagraphDefaultFont"/>
              <w:rFonts w:eastAsiaTheme="minorHAnsi"/>
            </w:rPr>
            <w:t>EUROBLOK d.o.o., OIB 69913463063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87702" w:rsidRPr="00887702">
            <w:rPr>
              <w:rStyle w:val="eSPISCCParagraphDefaultFont"/>
              <w:rFonts w:eastAsiaTheme="minorHAnsi"/>
            </w:rPr>
            <w:t>sudske pristojbe za Žalba protiv odluke stečajnog ili likvidacijskog vijeća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87702" w:rsidRPr="00887702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87702" w:rsidRPr="00887702">
            <w:rPr>
              <w:rStyle w:val="eSPISCCParagraphDefaultFont"/>
              <w:rFonts w:eastAsiaTheme="minorHAnsi"/>
            </w:rPr>
            <w:t>HR635045-20735-10023345756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887702" w:rsidRPr="00887702">
            <w:rPr>
              <w:rStyle w:val="eSPISCCParagraphDefaultFont"/>
              <w:rFonts w:eastAsiaTheme="minorHAnsi"/>
            </w:rPr>
            <w:t>Pristojbe iz predmeta St-630/2015,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887702" w:rsidRPr="00887702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887702" w:rsidRPr="00887702">
            <w:rPr>
              <w:rStyle w:val="eSPISCCParagraphDefaultFont"/>
              <w:rFonts w:eastAsiaTheme="minorHAnsi"/>
            </w:rPr>
            <w:t>29. veljače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887702" w:rsidRPr="00887702">
            <w:rPr>
              <w:rStyle w:val="eSPISCCParagraphDefaultFont"/>
              <w:rFonts w:eastAsiaTheme="minorHAnsi"/>
            </w:rPr>
            <w:t>Ivana Stampf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887702" w:rsidP="00BC4B7C" w:rsidR="00887702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lastRenderedPageBreak/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887702" w:rsidRPr="00887702">
            <w:rPr>
              <w:rStyle w:val="eSPISCCParagraphDefaultFont"/>
              <w:rFonts w:eastAsiaTheme="minorHAnsi"/>
            </w:rPr>
            <w:t>EUROBLOK d.o.o., OIB 69913463063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>
      <w:pPr>
        <w:spacing w:after="0"/>
        <w:rPr>
          <w:noProof/>
        </w:rPr>
      </w:pPr>
    </w:p>
    <w:p w:rsidRDefault="00887702" w:rsidP="00BC4B7C" w:rsidR="00887702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887702" w:rsidP="00BC4B7C" w:rsidR="00887702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88770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887702">
            <w:rPr>
              <w:rStyle w:val="eSPISCCParagraphDefaultFont"/>
              <w:rFonts w:eastAsiaTheme="minorHAnsi"/>
            </w:rPr>
            <w:t>Pristojbe iz predmeta St-630/2015,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88770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887702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87702">
                  <w:rPr>
                    <w:rStyle w:val="eSPISCCParagraphDefaultFont"/>
                    <w:rFonts w:eastAsiaTheme="minorHAnsi"/>
                  </w:rPr>
                  <w:t>EUROBLOK d.o.o., OIB 69913463063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88770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87702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88770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87702">
                  <w:rPr>
                    <w:rStyle w:val="eSPISCCParagraphDefaultFont"/>
                    <w:rFonts w:eastAsiaTheme="minorHAnsi"/>
                  </w:rPr>
                  <w:t>14. ožujka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88770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87702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88770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87702">
                  <w:rPr>
                    <w:rStyle w:val="eSPISCCParagraphDefaultFont"/>
                    <w:rFonts w:eastAsiaTheme="minorHAnsi"/>
                  </w:rPr>
                  <w:t>HR635045-20735-10023345756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887702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887702">
                  <w:rPr>
                    <w:rStyle w:val="eSPISCCParagraphDefaultFont"/>
                    <w:rFonts w:eastAsiaTheme="minorHAnsi"/>
                  </w:rPr>
                  <w:t>Pristojbe iz predmeta St-630/2015, TS ZG</w:t>
                </w:r>
              </w:sdtContent>
            </w:sdt>
          </w:p>
        </w:tc>
      </w:tr>
    </w:tbl>
    <w:p w:rsidRDefault="00887702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702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87702" w:rsidRPr="00887702">
          <w:rPr>
            <w:rStyle w:val="eSPISCCParagraphDefaultFont"/>
          </w:rPr>
          <w:t>66.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887702" w:rsidRPr="00887702">
          <w:rPr>
            <w:rStyle w:val="eSPISCCParagraphDefaultFont"/>
          </w:rPr>
          <w:t>St-630/2015-39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702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St-630/2015-39</izvorni_sadrzaj>
    <derivirana_varijabla naziv="DomainObject.Oznaka_1">St-630/2015-39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EUROBLOK d.o.o.</izvorni_sadrzaj>
    <derivirana_varijabla naziv="DomainObject.Predmet.ProtustrankaFormated_1">  EUROBLOK d.o.o.</derivirana_varijabla>
  </DomainObject.Predmet.ProtustrankaFormated>
  <DomainObject.Predmet.ProtustrankaFormatedOIB>
    <izvorni_sadrzaj>  EUROBLOK d.o.o., OIB 69913463063</izvorni_sadrzaj>
    <derivirana_varijabla naziv="DomainObject.Predmet.ProtustrankaFormatedOIB_1">  EUROBLOK d.o.o., OIB 69913463063</derivirana_varijabla>
  </DomainObject.Predmet.ProtustrankaFormatedOIB>
  <DomainObject.Predmet.ProtustrankaFormatedWithAdress>
    <izvorni_sadrzaj> EUROBLOK d.o.o., Avenija Većeslava Holjevca 27, 10000 Zagreb</izvorni_sadrzaj>
    <derivirana_varijabla naziv="DomainObject.Predmet.ProtustrankaFormatedWithAdress_1"> EUROBLOK d.o.o., Avenija Većeslava Holjevca 27, 10000 Zagreb</derivirana_varijabla>
  </DomainObject.Predmet.ProtustrankaFormatedWithAdress>
  <DomainObject.Predmet.ProtustrankaFormatedWithAdressOIB>
    <izvorni_sadrzaj> EUROBLOK d.o.o., OIB 69913463063, Avenija Većeslava Holjevca 27, 10000 Zagreb</izvorni_sadrzaj>
    <derivirana_varijabla naziv="DomainObject.Predmet.ProtustrankaFormatedWithAdressOIB_1"> EUROBLOK d.o.o., OIB 69913463063, Avenija Većeslava Holjevca 27, 10000 Zagreb</derivirana_varijabla>
  </DomainObject.Predmet.ProtustrankaFormatedWithAdressOIB>
  <DomainObject.Predmet.ProtustrankaWithAdress>
    <izvorni_sadrzaj>EUROBLOK d.o.o. Avenija Većeslava Holjevca 27, 10000 Zagreb</izvorni_sadrzaj>
    <derivirana_varijabla naziv="DomainObject.Predmet.ProtustrankaWithAdress_1">EUROBLOK d.o.o. Avenija Većeslava Holjevca 27, 10000 Zagreb</derivirana_varijabla>
  </DomainObject.Predmet.ProtustrankaWithAdress>
  <DomainObject.Predmet.ProtustrankaWithAdressOIB>
    <izvorni_sadrzaj>EUROBLOK d.o.o., OIB 69913463063, Avenija Većeslava Holjevca 27, 10000 Zagreb</izvorni_sadrzaj>
    <derivirana_varijabla naziv="DomainObject.Predmet.ProtustrankaWithAdressOIB_1">EUROBLOK d.o.o., OIB 69913463063, Avenija Većeslava Holjevca 27, 10000 Zagreb</derivirana_varijabla>
  </DomainObject.Predmet.ProtustrankaWithAdressOIB>
  <DomainObject.Predmet.ProtustrankaNazivFormated>
    <izvorni_sadrzaj>EUROBLOK d.o.o.</izvorni_sadrzaj>
    <derivirana_varijabla naziv="DomainObject.Predmet.ProtustrankaNazivFormated_1">EUROBLOK d.o.o.</derivirana_varijabla>
    <derivirana_varijabla naziv="Padez">EUROBLOK d.o.o.</derivirana_varijabla>
  </DomainObject.Predmet.ProtustrankaNazivFormated>
  <DomainObject.Predmet.ProtustrankaNazivFormatedOIB>
    <izvorni_sadrzaj>EUROBLOK d.o.o., OIB 69913463063</izvorni_sadrzaj>
    <derivirana_varijabla naziv="DomainObject.Predmet.ProtustrankaNazivFormatedOIB_1">EUROBLOK d.o.o., OIB 69913463063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  <derivirana_varijabla naziv="Dativ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STEIERMÄRKISCHE BANKA d.o.o.; HRŠAK &amp; HRŠAK; JOZO TOLIĆ</izvorni_sadrzaj>
    <derivirana_varijabla naziv="DomainObject.Predmet.StrankaFormated_1">  ERSTE &amp; STEIERMÄRKISCHE BANKA d.o.o.; HRŠAK &amp; HRŠAK; JOZO TOLIĆ</derivirana_varijabla>
  </DomainObject.Predmet.StrankaFormated>
  <DomainObject.Predmet.StrankaFormatedOIB>
    <izvorni_sadrzaj>  ERSTE &amp; STEIERMÄRKISCHE BANKA d.o.o., OIB 23057039320; HRŠAK &amp; HRŠAK, OIB 74494862058; JOZO TOLIĆ, OIB 11172737648</izvorni_sadrzaj>
    <derivirana_varijabla naziv="DomainObject.Predmet.StrankaFormatedOIB_1">  ERSTE &amp; STEIERMÄRKISCHE BANKA d.o.o., OIB 23057039320; HRŠAK &amp; HRŠAK, OIB 74494862058; JOZO TOLIĆ, OIB 11172737648</derivirana_varijabla>
  </DomainObject.Predmet.StrankaFormatedOIB>
  <DomainObject.Predmet.StrankaFormatedWithAdress>
    <izvorni_sadrzaj> ERSTE &amp; STEIERMÄRKISCHE BANKA d.o.o., Jadranski Trg 3/a, 51000 Rijeka; HRŠAK &amp; HRŠAK, Radićeva 32, 10000 Zagreb; JOZO TOLIĆ, Prve Poljanice 17, 10000 Zagreb</izvorni_sadrzaj>
    <derivirana_varijabla naziv="DomainObject.Predmet.StrankaFormatedWithAdress_1"> ERSTE &amp; STEIERMÄRKISCHE BANKA d.o.o., Jadranski Trg 3/a, 51000 Rijeka; HRŠAK &amp; HRŠAK, Radićeva 32, 10000 Zagreb; JOZO TOLIĆ, Prve Poljanice 17, 10000 Zagreb</derivirana_varijabla>
  </DomainObject.Predmet.StrankaFormatedWithAdress>
  <DomainObject.Predmet.StrankaFormatedWithAdressOIB>
    <izvorni_sadrzaj> ERSTE &amp; STEIERMÄRKISCHE BANKA d.o.o., OIB 23057039320, Jadranski Trg 3/a, 51000 Rijeka; HRŠAK &amp; HRŠAK, OIB 74494862058, Radićeva 32, 10000 Zagreb; JOZO TOLIĆ, OIB 11172737648, Prve Poljanice 17, 10000 Zagreb</izvorni_sadrzaj>
    <derivirana_varijabla naziv="DomainObject.Predmet.StrankaFormatedWithAdressOIB_1"> ERSTE &amp; STEIERMÄRKISCHE BANKA d.o.o., OIB 23057039320, Jadranski Trg 3/a, 51000 Rijeka; HRŠAK &amp; HRŠAK, OIB 74494862058, Radićeva 32, 10000 Zagreb; JOZO TOLIĆ, OIB 11172737648, Prve Poljanice 17, 10000 Zagreb</derivirana_varijabla>
  </DomainObject.Predmet.StrankaFormatedWithAdressOIB>
  <DomainObject.Predmet.StrankaWithAdress>
    <izvorni_sadrzaj>ERSTE &amp; STEIERMÄRKISCHE BANKA d.o.o. Jadranski Trg 3/a,51000 Rijeka,HRŠAK &amp; HRŠAK Radićeva 32,10000 Zagreb,JOZO TOLIĆ Prve Poljanice 17,10000 Zagreb</izvorni_sadrzaj>
    <derivirana_varijabla naziv="DomainObject.Predmet.StrankaWithAdress_1">ERSTE &amp; STEIERMÄRKISCHE BANKA d.o.o. Jadranski Trg 3/a,51000 Rijeka,HRŠAK &amp; HRŠAK Radićeva 32,10000 Zagreb,JOZO TOLIĆ Prve Poljanice 17,10000 Zagreb</derivirana_varijabla>
  </DomainObject.Predmet.StrankaWithAdress>
  <DomainObject.Predmet.StrankaWithAdressOIB>
    <izvorni_sadrzaj>ERSTE &amp; STEIERMÄRKISCHE BANKA d.o.o., OIB 23057039320, Jadranski Trg 3/a,51000 Rijeka,HRŠAK &amp; HRŠAK, OIB 74494862058, Radićeva 32,10000 Zagreb,JOZO TOLIĆ, OIB 11172737648, Prve Poljanice 17,10000 Zagreb</izvorni_sadrzaj>
    <derivirana_varijabla naziv="DomainObject.Predmet.StrankaWithAdressOIB_1">ERSTE &amp; STEIERMÄRKISCHE BANKA d.o.o., OIB 23057039320, Jadranski Trg 3/a,51000 Rijeka,HRŠAK &amp; HRŠAK, OIB 74494862058, Radićeva 32,10000 Zagreb,JOZO TOLIĆ, OIB 11172737648, Prve Poljanice 17,10000 Zagreb</derivirana_varijabla>
  </DomainObject.Predmet.StrankaWithAdressOIB>
  <DomainObject.Predmet.StrankaNazivFormated>
    <izvorni_sadrzaj>ERSTE &amp; STEIERMÄRKISCHE BANKA d.o.o.,HRŠAK &amp; HRŠAK,JOZO TOLIĆ</izvorni_sadrzaj>
    <derivirana_varijabla naziv="DomainObject.Predmet.StrankaNazivFormated_1">ERSTE &amp; STEIERMÄRKISCHE BANKA d.o.o.,HRŠAK &amp; HRŠAK,JOZO TOLIĆ</derivirana_varijabla>
    <derivirana_varijabla naziv="Padez">ERSTE &amp; STEIERMÄRKISCHE BANKA d.o.o.,HRŠAK &amp; HRŠAK,JOZO TOLIĆ</derivirana_varijabla>
  </DomainObject.Predmet.StrankaNazivFormated>
  <DomainObject.Predmet.StrankaNazivFormatedOIB>
    <izvorni_sadrzaj>ERSTE &amp; STEIERMÄRKISCHE BANKA d.o.o., OIB 23057039320,HRŠAK &amp; HRŠAK, OIB 74494862058,JOZO TOLIĆ, OIB 11172737648</izvorni_sadrzaj>
    <derivirana_varijabla naziv="DomainObject.Predmet.StrankaNazivFormatedOIB_1">ERSTE &amp; STEIERMÄRKISCHE BANKA d.o.o., OIB 23057039320,HRŠAK &amp; HRŠAK, OIB 74494862058,JOZO TOLIĆ, OIB 11172737648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  <derivirana_varijabla naziv="Padez">Ivana Stampf</derivirana_varijabla>
  </DomainObject.Predmet.Zapisnicar>
  <DomainObject.Predmet.StrankaListFormated>
    <izvorni_sadrzaj>
      <item>ERSTE &amp; STEIERMÄRKISCHE BANKA d.o.o.</item>
      <item>HRŠAK &amp; HRŠAK</item>
      <item>JOZO TOLIĆ</item>
    </izvorni_sadrzaj>
    <derivirana_varijabla naziv="DomainObject.Predmet.StrankaListFormated_1">
      <item>ERSTE &amp; STEIERMÄRKISCHE BANKA d.o.o.</item>
      <item>HRŠAK &amp; HRŠAK</item>
      <item>JOZO TOLIĆ</item>
    </derivirana_varijabla>
  </DomainObject.Predmet.StrankaListFormated>
  <DomainObject.Predmet.StrankaListFormatedOIB>
    <izvorni_sadrzaj>
      <item>ERSTE &amp; STEIERMÄRKISCHE BANKA d.o.o., OIB 23057039320</item>
      <item>HRŠAK &amp; HRŠAK, OIB 74494862058</item>
      <item>JOZO TOLIĆ, OIB 11172737648</item>
    </izvorni_sadrzaj>
    <derivirana_varijabla naziv="DomainObject.Predmet.StrankaListFormatedOIB_1">
      <item>ERSTE &amp; STEIERMÄRKISCHE BANKA d.o.o., OIB 23057039320</item>
      <item>HRŠAK &amp; HRŠAK, OIB 74494862058</item>
      <item>JOZO TOLIĆ, OIB 11172737648</item>
    </derivirana_varijabla>
  </DomainObject.Predmet.StrankaListFormatedOIB>
  <DomainObject.Predmet.StrankaListFormatedWithAdress>
    <izvorni_sadrzaj>
      <item>ERSTE &amp; STEIERMÄRKISCHE BANKA d.o.o., Jadranski Trg 3/a, 51000 Rijeka</item>
      <item>HRŠAK &amp; HRŠAK, Radićeva 32, 10000 Zagreb</item>
      <item>JOZO TOLIĆ, Prve Poljanice 17, 10000 Zagreb</item>
    </izvorni_sadrzaj>
    <derivirana_varijabla naziv="DomainObject.Predmet.StrankaListFormatedWithAdress_1">
      <item>ERSTE &amp; STEIERMÄRKISCHE BANKA d.o.o., Jadranski Trg 3/a, 51000 Rijeka</item>
      <item>HRŠAK &amp; HRŠAK, Radićeva 32, 10000 Zagreb</item>
      <item>JOZO TOLIĆ, Prve Poljanice 17, 10000 Zagreb</item>
    </derivirana_varijabla>
  </DomainObject.Predmet.StrankaListFormatedWithAdress>
  <DomainObject.Predmet.StrankaListFormatedWithAdressOIB>
    <izvorni_sadrzaj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</izvorni_sadrzaj>
    <derivirana_varijabla naziv="DomainObject.Predmet.StrankaListFormatedWithAdressOIB_1">
      <item>ERSTE &amp; STEIERMÄRKISCHE BANKA d.o.o., OIB 23057039320, Jadranski Trg 3/a, 51000 Rijeka</item>
      <item>HRŠAK &amp; HRŠAK, OIB 74494862058, Radićeva 32, 10000 Zagreb</item>
      <item>JOZO TOLIĆ, OIB 11172737648, Prve Poljanice 17, 10000 Zagreb</item>
    </derivirana_varijabla>
  </DomainObject.Predmet.StrankaListFormatedWithAdressOIB>
  <DomainObject.Predmet.StrankaListNazivFormated>
    <izvorni_sadrzaj>
      <item>ERSTE &amp; STEIERMÄRKISCHE BANKA d.o.o.</item>
      <item>HRŠAK &amp; HRŠAK</item>
      <item>JOZO TOLIĆ</item>
    </izvorni_sadrzaj>
    <derivirana_varijabla naziv="DomainObject.Predmet.StrankaListNazivFormated_1">
      <item>ERSTE &amp; STEIERMÄRKISCHE BANKA d.o.o.</item>
      <item>HRŠAK &amp; HRŠAK</item>
      <item>JOZO TOLIĆ</item>
    </derivirana_varijabla>
  </DomainObject.Predmet.StrankaListNazivFormated>
  <DomainObject.Predmet.StrankaListNazivFormatedOIB>
    <izvorni_sadrzaj>
      <item>ERSTE &amp; STEIERMÄRKISCHE BANKA d.o.o., OIB 23057039320</item>
      <item>HRŠAK &amp; HRŠAK, OIB 74494862058</item>
      <item>JOZO TOLIĆ, OIB 11172737648</item>
    </izvorni_sadrzaj>
    <derivirana_varijabla naziv="DomainObject.Predmet.StrankaListNazivFormatedOIB_1">
      <item>ERSTE &amp; STEIERMÄRKISCHE BANKA d.o.o., OIB 23057039320</item>
      <item>HRŠAK &amp; HRŠAK, OIB 74494862058</item>
      <item>JOZO TOLIĆ, OIB 11172737648</item>
    </derivirana_varijabla>
  </DomainObject.Predmet.StrankaListNazivFormatedOIB>
  <DomainObject.Predmet.ProtuStrankaListFormated>
    <izvorni_sadrzaj>
      <item>EUROBLOK d.o.o.</item>
    </izvorni_sadrzaj>
    <derivirana_varijabla naziv="DomainObject.Predmet.ProtuStrankaListFormated_1">
      <item>EUROBLOK d.o.o.</item>
    </derivirana_varijabla>
  </DomainObject.Predmet.ProtuStrankaListFormated>
  <DomainObject.Predmet.ProtuStrankaListFormatedOIB>
    <izvorni_sadrzaj>
      <item>EUROBLOK d.o.o., OIB 69913463063</item>
    </izvorni_sadrzaj>
    <derivirana_varijabla naziv="DomainObject.Predmet.ProtuStrankaListFormatedOIB_1">
      <item>EUROBLOK d.o.o., OIB 69913463063</item>
    </derivirana_varijabla>
  </DomainObject.Predmet.ProtuStrankaListFormatedOIB>
  <DomainObject.Predmet.ProtuStrankaListFormatedWithAdress>
    <izvorni_sadrzaj>
      <item>EUROBLOK d.o.o., Avenija Većeslava Holjevca 27, 10000 Zagreb</item>
    </izvorni_sadrzaj>
    <derivirana_varijabla naziv="DomainObject.Predmet.ProtuStrankaListFormatedWithAdress_1">
      <item>EUROBLOK d.o.o., Avenija Većeslava Holjevca 27, 10000 Zagreb</item>
    </derivirana_varijabla>
  </DomainObject.Predmet.ProtuStrankaListFormatedWithAdress>
  <DomainObject.Predmet.ProtuStrankaListFormatedWithAdressOIB>
    <izvorni_sadrzaj>
      <item>EUROBLOK d.o.o., OIB 69913463063, Avenija Većeslava Holjevca 27, 10000 Zagreb</item>
    </izvorni_sadrzaj>
    <derivirana_varijabla naziv="DomainObject.Predmet.ProtuStrankaListFormatedWithAdressOIB_1">
      <item>EUROBLOK d.o.o., OIB 69913463063, Avenija Većeslava Holjevca 27, 10000 Zagreb</item>
    </derivirana_varijabla>
  </DomainObject.Predmet.ProtuStrankaListFormatedWithAdressOIB>
  <DomainObject.Predmet.ProtuStrankaListNazivFormated>
    <izvorni_sadrzaj>
      <item>EUROBLOK d.o.o.</item>
    </izvorni_sadrzaj>
    <derivirana_varijabla naziv="DomainObject.Predmet.ProtuStrankaListNazivFormated_1">
      <item>EUROBLOK d.o.o.</item>
    </derivirana_varijabla>
  </DomainObject.Predmet.ProtuStrankaListNazivFormated>
  <DomainObject.Predmet.ProtuStrankaListNazivFormatedOIB>
    <izvorni_sadrzaj>
      <item>EUROBLOK d.o.o., OIB 69913463063</item>
    </izvorni_sadrzaj>
    <derivirana_varijabla naziv="DomainObject.Predmet.ProtuStrankaListNazivFormatedOIB_1">
      <item>EUROBLOK d.o.o., OIB 69913463063</item>
    </derivirana_varijabla>
  </DomainObject.Predmet.ProtuStrankaListNazivFormatedOIB>
  <DomainObject.Predmet.OstaliListFormated>
    <izvorni_sadrzaj>
      <item>OD BUTERIN &amp; POSAVEC</item>
      <item>DAVORKA HULJEV</item>
      <item>ODVJETNIČKI URED ŠPANOVIĆ</item>
    </izvorni_sadrzaj>
    <derivirana_varijabla naziv="DomainObject.Predmet.OstaliListFormated_1">
      <item>OD BUTERIN &amp; POSAVEC</item>
      <item>DAVORKA HULJEV</item>
      <item>ODVJETNIČKI URED ŠPANOVIĆ</item>
    </derivirana_varijabla>
    <derivirana_varijabla naziv="DrugaOsoba">
      <item>OD BUTERIN &amp; POSAVEC</item>
      <item>DAVORKA HULJEV</item>
      <item>ODVJETNIČKI URED ŠPANOVIĆ</item>
    </derivirana_varijabla>
  </DomainObject.Predmet.OstaliListFormated>
  <DomainObject.Predmet.OstaliListFormatedOIB>
    <izvorni_sadrzaj>
      <item>OD BUTERIN &amp; POSAVEC</item>
      <item>DAVORKA HULJEV, OIB 69913463063</item>
      <item>ODVJETNIČKI URED ŠPANOVIĆ, OIB 54996477172</item>
    </izvorni_sadrzaj>
    <derivirana_varijabla naziv="DomainObject.Predmet.OstaliListFormatedOIB_1">
      <item>OD BUTERIN &amp; POSAVEC</item>
      <item>DAVORKA HULJEV, OIB 69913463063</item>
      <item>ODVJETNIČKI URED ŠPANOVIĆ, OIB 54996477172</item>
    </derivirana_varijabla>
  </DomainObject.Predmet.OstaliListFormatedOIB>
  <DomainObject.Predmet.OstaliListFormatedWithAdress>
    <izvorni_sadrzaj>
      <item>OD BUTERIN &amp; POSAVEC, Draškovićeva 82, 10000 Zagreb</item>
      <item>DAVORKA HULJEV, Miramarska 13d, 10000 Zagreb</item>
      <item>ODVJETNIČKI URED ŠPANOVIĆ, Trnjanska cesta 59, 10000 Zagreb</item>
    </izvorni_sadrzaj>
    <derivirana_varijabla naziv="DomainObject.Predmet.OstaliListFormatedWithAdress_1">
      <item>OD BUTERIN &amp; POSAVEC, Draškovićeva 82, 10000 Zagreb</item>
      <item>DAVORKA HULJEV, Miramarska 13d, 10000 Zagreb</item>
      <item>ODVJETNIČKI URED ŠPANOVIĆ, Trnjanska cesta 59, 10000 Zagreb</item>
    </derivirana_varijabla>
  </DomainObject.Predmet.OstaliListFormatedWithAdress>
  <DomainObject.Predmet.OstaliListFormatedWithAdressOIB>
    <izvorni_sadrzaj>
      <item>OD BUTERIN &amp; POSAVEC, Draškovićeva 82, 10000 Zagreb</item>
      <item>DAVORKA HULJEV, OIB 69913463063, Miramarska 13d, 10000 Zagreb</item>
      <item>ODVJETNIČKI URED ŠPANOVIĆ, OIB 54996477172, Trnjanska cesta 59, 10000 Zagreb</item>
    </izvorni_sadrzaj>
    <derivirana_varijabla naziv="DomainObject.Predmet.OstaliListFormatedWithAdressOIB_1">
      <item>OD BUTERIN &amp; POSAVEC, Draškovićeva 82, 10000 Zagreb</item>
      <item>DAVORKA HULJEV, OIB 69913463063, Miramarska 13d, 10000 Zagreb</item>
      <item>ODVJETNIČKI URED ŠPANOVIĆ, OIB 54996477172, Trnjanska cesta 59, 10000 Zagreb</item>
    </derivirana_varijabla>
  </DomainObject.Predmet.OstaliListFormatedWithAdressOIB>
  <DomainObject.Predmet.OstaliListNazivFormated>
    <izvorni_sadrzaj>
      <item>OD BUTERIN &amp; POSAVEC</item>
      <item>DAVORKA HULJEV</item>
      <item>ODVJETNIČKI URED ŠPANOVIĆ</item>
    </izvorni_sadrzaj>
    <derivirana_varijabla naziv="DomainObject.Predmet.OstaliListNazivFormated_1">
      <item>OD BUTERIN &amp; POSAVEC</item>
      <item>DAVORKA HULJEV</item>
      <item>ODVJETNIČKI URED ŠPANOVIĆ</item>
    </derivirana_varijabla>
  </DomainObject.Predmet.OstaliListNazivFormated>
  <DomainObject.Predmet.OstaliListNazivFormatedOIB>
    <izvorni_sadrzaj>
      <item>OD BUTERIN &amp; POSAVEC</item>
      <item>DAVORKA HULJEV, OIB 69913463063</item>
      <item>ODVJETNIČKI URED ŠPANOVIĆ, OIB 54996477172</item>
    </izvorni_sadrzaj>
    <derivirana_varijabla naziv="DomainObject.Predmet.OstaliListNazivFormatedOIB_1">
      <item>OD BUTERIN &amp; POSAVEC</item>
      <item>DAVORKA HULJEV, OIB 69913463063</item>
      <item>ODVJETNIČKI URED ŠPANOVIĆ, OIB 54996477172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St-630/2015-39</izvorni_sadrzaj>
    <derivirana_varijabla naziv="DomainObject.PoslovniBrojDokumenta_1">St-630/2015-39</derivirana_varijabla>
  </DomainObject.PoslovniBrojDokumenta>
  <DomainObject.Predmet.StrankaIDrugi>
    <izvorni_sadrzaj>ERSTE &amp; STEIERMÄRKISCHE BANKA d.o.o. i dr.</izvorni_sadrzaj>
    <derivirana_varijabla naziv="DomainObject.Predmet.StrankaIDrugi_1">ERSTE &amp; STEIERMÄRKISCHE BANKA d.o.o. i dr.</derivirana_varijabla>
  </DomainObject.Predmet.StrankaIDrugi>
  <DomainObject.Predmet.ProtustrankaIDrugi>
    <izvorni_sadrzaj>EUROBLOK d.o.o.</izvorni_sadrzaj>
    <derivirana_varijabla naziv="DomainObject.Predmet.ProtustrankaIDrugi_1">EUROBLOK d.o.o.</derivirana_varijabla>
  </DomainObject.Predmet.ProtustrankaIDrugi>
  <DomainObject.Predmet.StrankaIDrugiAdressOIB>
    <izvorni_sadrzaj>ERSTE &amp; STEIERMÄRKISCHE BANKA d.o.o., OIB 23057039320, Jadranski Trg 3/a, 51000 Rijeka i dr.</izvorni_sadrzaj>
    <derivirana_varijabla naziv="DomainObject.Predmet.StrankaIDrugiAdressOIB_1">ERSTE &amp; STEIERMÄRKISCHE BANKA d.o.o., OIB 23057039320, Jadranski Trg 3/a, 51000 Rijeka i dr.</derivirana_varijabla>
  </DomainObject.Predmet.StrankaIDrugiAdressOIB>
  <DomainObject.Predmet.ProtustrankaIDrugiAdressOIB>
    <izvorni_sadrzaj>EUROBLOK d.o.o., OIB 69913463063, Avenija Većeslava Holjevca 27, 10000 Zagreb</izvorni_sadrzaj>
    <derivirana_varijabla naziv="DomainObject.Predmet.ProtustrankaIDrugiAdressOIB_1">EUROBLOK d.o.o., OIB 69913463063, Avenija Većeslava Holjevca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</izvorni_sadrzaj>
    <derivirana_varijabla naziv="DomainObject.Predmet.SudioniciListNaziv_1"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</derivirana_varijabla>
    <derivirana_varijabla naziv="OstaliSudionici">
      <item>EUROBLOK d.o.o.</item>
      <item>OD BUTERIN &amp; POSAVEC</item>
      <item>ERSTE &amp; STEIERMÄRKISCHE BANKA d.o.o.</item>
      <item>DAVORKA HULJEV</item>
      <item>HRŠAK &amp; HRŠAK</item>
      <item>ODVJETNIČKI URED ŠPANOVIĆ</item>
      <item>JOZO TOLIĆ</item>
    </derivirana_varijabla>
  </DomainObject.Predmet.SudioniciListNaziv>
  <DomainObject.Predmet.SudioniciListAdressOIB>
    <izvorni_sadrzaj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</izvorni_sadrzaj>
    <derivirana_varijabla naziv="DomainObject.Predmet.SudioniciListAdressOIB_1">
      <item>EUROBLOK d.o.o., OIB 69913463063, Avenija Većeslava Holjevca 27,10000 Zagreb</item>
      <item>OD BUTERIN &amp; POSAVEC, Draškovićeva 82,10000 Zagreb</item>
      <item>ERSTE &amp; STEIERMÄRKISCHE BANKA d.o.o., OIB 23057039320, Jadranski Trg 3/a,51000 Rijeka</item>
      <item>DAVORKA HULJEV, OIB 69913463063, Miramarska 13d,10000 Zagreb</item>
      <item>HRŠAK &amp; HRŠAK, OIB 74494862058, Radićeva 32,10000 Zagreb</item>
      <item>ODVJETNIČKI URED ŠPANOVIĆ, OIB 54996477172, Trnjanska cesta 59,10000 Zagreb</item>
      <item>JOZO TOLIĆ, OIB 11172737648, Prve Poljanice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1.000,00 kn, Pristojba na rješenje u iznosu od 100,00 kn, u ukupnom iznosu od 1.100,00 kn</izvorni_sadrzaj>
    <derivirana_varijabla naziv="DomainObject.Predmet.Pristojbe_1">sudske pristojbe za Žalba protiv odluke stečajnog ili likvidacijskog vijeća u iznosu od 1.000,00 kn, Pristojba na rješenje u iznosu od 100,00 kn, u ukupnom iznosu od 1.100,00 kn</derivirana_varijabla>
  </DomainObject.Predmet.Pristojbe>
  <DomainObject.Predmet.PristojbeSudionikNazivOIB>
    <izvorni_sadrzaj>EUROBLOK d.o.o., OIB 69913463063</izvorni_sadrzaj>
    <derivirana_varijabla naziv="DomainObject.Predmet.PristojbeSudionikNazivOIB_1">EUROBLOK d.o.o., OIB 69913463063</derivirana_varijabla>
  </DomainObject.Predmet.PristojbeSudionikNazivOIB>
  <DomainObject.Predmet.PristojbePNB>
    <izvorni_sadrzaj>HR635045-20735-10023345756</izvorni_sadrzaj>
    <derivirana_varijabla naziv="DomainObject.Predmet.PristojbePNB_1">HR635045-20735-10023345756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St-630/2015, TS ZG</izvorni_sadrzaj>
    <derivirana_varijabla naziv="DomainObject.Predmet.PristojbeOpisPlacanja_1">Pristojbe iz predmeta St-630/2015,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69913463063</item>
      <item>, OIB null</item>
      <item>, OIB 23057039320</item>
      <item>, OIB 69913463063</item>
      <item>, OIB 74494862058</item>
      <item>, OIB 54996477172</item>
      <item>, OIB 11172737648</item>
    </izvorni_sadrzaj>
    <derivirana_varijabla naziv="DomainObject.Predmet.SudioniciListNazivOIB_1">
      <item>, OIB 69913463063</item>
      <item>, OIB null</item>
      <item>, OIB 23057039320</item>
      <item>, OIB 69913463063</item>
      <item>, OIB 74494862058</item>
      <item>, OIB 54996477172</item>
      <item>, OIB 11172737648</item>
    </derivirana_varijabla>
  </DomainObject.Predmet.SudioniciListNazivOIB>
  <DomainObject.Barcode>
    <izvorni_sadrzaj>iVBORw0KGgoAAAANSUhEUgAABVUAAAFBAQAAAABf6XKMAAAEWUlEQVR42u3dQY7jOAyFYQE+gI/k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</izvorni_sadrzaj>
    <derivirana_varijabla naziv="DomainObject.Barcode_1">iVBORw0KGgoAAAANSUhEUgAABVUAAAFBAQAAAABf6XKMAAAEWUlEQVR42u3dQY7jOAyFYQE+gI/k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</derivirana_varijabla>
  </DomainObject.Barcode>
  <DomainObject.Predmet.PristojbeDatumRokPlacanja>
    <izvorni_sadrzaj>14. ožujka 2016.</izvorni_sadrzaj>
    <derivirana_varijabla naziv="DomainObject.Predmet.PristojbeDatumRokPlacanja_1">14. ožujka 2016.</derivirana_varijabla>
  </DomainObject.Predmet.PristojbeDatumRokPlacanja>
  <DomainObject.Predmet.PristojbeNazivVrste>
    <izvorni_sadrzaj>Pristojbe iz predmeta St-630/2015, TS ZG</izvorni_sadrzaj>
    <derivirana_varijabla naziv="DomainObject.Predmet.PristojbeNazivVrste_1">Pristojbe iz predmeta St-630/2015,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1AD98-E6FE-4472-876D-BD3871894A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462</properties:Words>
  <properties:Characters>2661</properties:Characters>
  <properties:Lines>77</properties:Lines>
  <properties:Paragraphs>39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Ivana Stampf</cp:lastModifiedBy>
  <cp:lastPrinted>2016-02-29T09:32:00Z</cp:lastPrinted>
  <dcterms:modified xmlns:xsi="http://www.w3.org/2001/XMLSchema-instance" xsi:type="dcterms:W3CDTF">2016-02-29T09:32:00Z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St-630/2015-39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