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db5b" w14:paraId="d54db5b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6A60DE">
        <w:rPr>
          <w:rFonts w:cs="Times New Roman" w:hAnsi="Times New Roman" w:ascii="Times New Roman"/>
          <w:sz w:val="24"/>
        </w:rPr>
        <w:t>2430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6A60DE">
        <w:rPr>
          <w:sz w:val="24"/>
          <w:szCs w:val="24"/>
        </w:rPr>
        <w:t>MIRIS DUNJA d.o.o. za trgovinu, Zagreb, Susedgradski vidikovec 008 A</w:t>
      </w:r>
      <w:r w:rsidR="006A60DE" w:rsidRPr="00DF3BB3">
        <w:rPr>
          <w:sz w:val="24"/>
          <w:szCs w:val="24"/>
        </w:rPr>
        <w:t>,</w:t>
      </w:r>
      <w:r w:rsidR="006A60DE">
        <w:rPr>
          <w:sz w:val="24"/>
          <w:szCs w:val="24"/>
        </w:rPr>
        <w:t xml:space="preserve"> OIB:28086100254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6A60DE">
        <w:rPr>
          <w:sz w:val="24"/>
          <w:szCs w:val="24"/>
          <w:lang w:val="pt-BR"/>
        </w:rPr>
        <w:t>25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6A60DE">
        <w:rPr>
          <w:sz w:val="24"/>
          <w:szCs w:val="24"/>
        </w:rPr>
        <w:t>Tomislav Beber, Zagreb, Susedgradski vidikovec 8a</w:t>
      </w:r>
      <w:r w:rsidR="006A60DE" w:rsidRPr="00DF3BB3">
        <w:rPr>
          <w:sz w:val="24"/>
          <w:szCs w:val="24"/>
        </w:rPr>
        <w:t>, OIB:</w:t>
      </w:r>
      <w:r w:rsidR="006A60DE">
        <w:rPr>
          <w:sz w:val="24"/>
          <w:szCs w:val="24"/>
        </w:rPr>
        <w:t>33018581369,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6A60DE">
        <w:rPr>
          <w:sz w:val="24"/>
          <w:szCs w:val="24"/>
        </w:rPr>
        <w:t>MIRIS DUNJA d.o.o. za trgovinu, Zagreb, Susedgradski vidikovec 008 A</w:t>
      </w:r>
      <w:r w:rsidR="006A60DE" w:rsidRPr="00DF3BB3">
        <w:rPr>
          <w:sz w:val="24"/>
          <w:szCs w:val="24"/>
        </w:rPr>
        <w:t>,</w:t>
      </w:r>
      <w:r w:rsidR="006A60DE">
        <w:rPr>
          <w:sz w:val="24"/>
          <w:szCs w:val="24"/>
        </w:rPr>
        <w:t xml:space="preserve"> OIB:28086100254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6A60DE">
        <w:rPr>
          <w:sz w:val="24"/>
          <w:szCs w:val="24"/>
        </w:rPr>
        <w:t>243016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6A60DE">
        <w:rPr>
          <w:sz w:val="24"/>
          <w:szCs w:val="24"/>
        </w:rPr>
        <w:t>2430</w:t>
      </w:r>
      <w:r w:rsidR="00271D7C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6A60DE">
        <w:rPr>
          <w:sz w:val="24"/>
          <w:szCs w:val="24"/>
        </w:rPr>
        <w:t>MIRIS DUNJA d.o.o. za trgovinu, Zagreb, Susedgradski vidikovec 008 A</w:t>
      </w:r>
      <w:r w:rsidR="006A60DE" w:rsidRPr="00DF3BB3">
        <w:rPr>
          <w:sz w:val="24"/>
          <w:szCs w:val="24"/>
        </w:rPr>
        <w:t>,</w:t>
      </w:r>
      <w:r w:rsidR="006A60DE">
        <w:rPr>
          <w:sz w:val="24"/>
          <w:szCs w:val="24"/>
        </w:rPr>
        <w:t xml:space="preserve"> OIB:28086100254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6A60DE">
        <w:rPr>
          <w:sz w:val="24"/>
          <w:szCs w:val="24"/>
        </w:rPr>
        <w:t>MIRIS DUNJA d.o.o. za trgovinu, Zagreb, Susedgradski vidikovec 008 A</w:t>
      </w:r>
      <w:r w:rsidR="006A60DE" w:rsidRPr="00DF3BB3">
        <w:rPr>
          <w:sz w:val="24"/>
          <w:szCs w:val="24"/>
        </w:rPr>
        <w:t>,</w:t>
      </w:r>
      <w:r w:rsidR="006A60DE">
        <w:rPr>
          <w:sz w:val="24"/>
          <w:szCs w:val="24"/>
        </w:rPr>
        <w:t xml:space="preserve"> OIB:28086100254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6A60DE">
        <w:rPr>
          <w:sz w:val="24"/>
          <w:szCs w:val="24"/>
        </w:rPr>
        <w:t>25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9C70B5"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9C70B5" w:rsidP="009C70B5" w:rsidR="009C70B5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9C70B5" w:rsidP="009C70B5" w:rsidR="009C70B5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9C70B5" w:rsidP="009C70B5" w:rsidR="009C70B5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6A60DE">
      <w:rPr>
        <w:sz w:val="24"/>
        <w:szCs w:val="24"/>
      </w:rPr>
      <w:t>2430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0AD7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A60DE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9C70B5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0B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0B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St-2430/2016</izvorni_sadrzaj>
    <derivirana_varijabla naziv="DomainObject.Predmet.OznakaBroj_1">St-2430/2016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MIRIS DUNJA d.o.o. zastupanog po punomoćniku Tomislav Beber</izvorni_sadrzaj>
    <derivirana_varijabla naziv="DomainObject.Predmet.ProtustrankaFormated_1">  MIRIS DUNJA d.o.o. zastupanog po punomoćniku Tomislav Beber</derivirana_varijabla>
  </DomainObject.Predmet.ProtustrankaFormated>
  <DomainObject.Predmet.ProtustrankaFormatedOIB>
    <izvorni_sadrzaj>  MIRIS DUNJA d.o.o., OIB 28086100254 zastupanog po punomoćniku Tomislav Beber</izvorni_sadrzaj>
    <derivirana_varijabla naziv="DomainObject.Predmet.ProtustrankaFormatedOIB_1">  MIRIS DUNJA d.o.o., OIB 28086100254 zastupanog po punomoćniku Tomislav Beber</derivirana_varijabla>
  </DomainObject.Predmet.ProtustrankaFormatedOIB>
  <DomainObject.Predmet.ProtustrankaFormatedWithAdress>
    <izvorni_sadrzaj> MIRIS DUNJA d.o.o., Susedgradski vidikovec 008 A, 10000 Zagreb zastupanog po punomoćniku Tomislav Beber</izvorni_sadrzaj>
    <derivirana_varijabla naziv="DomainObject.Predmet.ProtustrankaFormatedWithAdress_1"> MIRIS DUNJA d.o.o., Susedgradski vidikovec 008 A, 10000 Zagreb zastupanog po punomoćniku Tomislav Beber</derivirana_varijabla>
  </DomainObject.Predmet.ProtustrankaFormatedWithAdress>
  <DomainObject.Predmet.ProtustrankaFormatedWithAdressOIB>
    <izvorni_sadrzaj> MIRIS DUNJA d.o.o., OIB 28086100254, Susedgradski vidikovec 008 A, 10000 Zagreb zastupanog po punomoćniku Tomislav Beber</izvorni_sadrzaj>
    <derivirana_varijabla naziv="DomainObject.Predmet.ProtustrankaFormatedWithAdressOIB_1"> MIRIS DUNJA d.o.o., OIB 28086100254, Susedgradski vidikovec 008 A, 10000 Zagreb zastupanog po punomoćniku Tomislav Beber</derivirana_varijabla>
  </DomainObject.Predmet.ProtustrankaFormatedWithAdressOIB>
  <DomainObject.Predmet.ProtustrankaWithAdress>
    <izvorni_sadrzaj>MIRIS DUNJA d.o.o. Susedgradski vidikovec 008 A, 10000 Zagreb</izvorni_sadrzaj>
    <derivirana_varijabla naziv="DomainObject.Predmet.ProtustrankaWithAdress_1">MIRIS DUNJA d.o.o. Susedgradski vidikovec 008 A, 10000 Zagreb</derivirana_varijabla>
  </DomainObject.Predmet.ProtustrankaWithAdress>
  <DomainObject.Predmet.ProtustrankaWithAdressOIB>
    <izvorni_sadrzaj>MIRIS DUNJA d.o.o., OIB 28086100254, Susedgradski vidikovec 008 A, 10000 Zagreb</izvorni_sadrzaj>
    <derivirana_varijabla naziv="DomainObject.Predmet.ProtustrankaWithAdressOIB_1">MIRIS DUNJA d.o.o., OIB 28086100254, Susedgradski vidikovec 008 A, 10000 Zagreb</derivirana_varijabla>
  </DomainObject.Predmet.ProtustrankaWithAdressOIB>
  <DomainObject.Predmet.ProtustrankaNazivFormated>
    <izvorni_sadrzaj>MIRIS DUNJA d.o.o.</izvorni_sadrzaj>
    <derivirana_varijabla naziv="DomainObject.Predmet.ProtustrankaNazivFormated_1">MIRIS DUNJA d.o.o.</derivirana_varijabla>
  </DomainObject.Predmet.ProtustrankaNazivFormated>
  <DomainObject.Predmet.ProtustrankaNazivFormatedOIB>
    <izvorni_sadrzaj>MIRIS DUNJA d.o.o., OIB 28086100254</izvorni_sadrzaj>
    <derivirana_varijabla naziv="DomainObject.Predmet.ProtustrankaNazivFormatedOIB_1">MIRIS DUNJA d.o.o., OIB 28086100254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 DUNJA d.o.o. zastupanog po punomoćniku Tomislav Beber</item>
    </izvorni_sadrzaj>
    <derivirana_varijabla naziv="DomainObject.Predmet.ProtuStrankaListFormated_1">
      <item>MIRIS DUNJA d.o.o. zastupanog po punomoćniku Tomislav Beber</item>
    </derivirana_varijabla>
  </DomainObject.Predmet.ProtuStrankaListFormated>
  <DomainObject.Predmet.ProtuStrankaListFormatedOIB>
    <izvorni_sadrzaj>
      <item>MIRIS DUNJA d.o.o., OIB 28086100254 zastupanog po punomoćniku Tomislav Beber</item>
    </izvorni_sadrzaj>
    <derivirana_varijabla naziv="DomainObject.Predmet.ProtuStrankaListFormatedOIB_1">
      <item>MIRIS DUNJA d.o.o., OIB 28086100254 zastupanog po punomoćniku Tomislav Beber</item>
    </derivirana_varijabla>
  </DomainObject.Predmet.ProtuStrankaListFormatedOIB>
  <DomainObject.Predmet.ProtuStrankaListFormatedWithAdress>
    <izvorni_sadrzaj>
      <item>MIRIS DUNJA d.o.o., Susedgradski vidikovec 008 A, 10000 Zagreb zastupanog po punomoćniku Tomislav Beber</item>
    </izvorni_sadrzaj>
    <derivirana_varijabla naziv="DomainObject.Predmet.ProtuStrankaListFormatedWithAdress_1">
      <item>MIRIS DUNJA d.o.o., Susedgradski vidikovec 008 A, 10000 Zagreb zastupanog po punomoćniku Tomislav Beber</item>
    </derivirana_varijabla>
  </DomainObject.Predmet.ProtuStrankaListFormatedWithAdress>
  <DomainObject.Predmet.ProtuStrankaListFormatedWithAdressOIB>
    <izvorni_sadrzaj>
      <item>MIRIS DUNJA d.o.o., OIB 28086100254, Susedgradski vidikovec 008 A, 10000 Zagreb zastupanog po punomoćniku Tomislav Beber</item>
    </izvorni_sadrzaj>
    <derivirana_varijabla naziv="DomainObject.Predmet.ProtuStrankaListFormatedWithAdressOIB_1">
      <item>MIRIS DUNJA d.o.o., OIB 28086100254, Susedgradski vidikovec 008 A, 10000 Zagreb zastupanog po punomoćniku Tomislav Beber</item>
    </derivirana_varijabla>
  </DomainObject.Predmet.ProtuStrankaListFormatedWithAdressOIB>
  <DomainObject.Predmet.ProtuStrankaListNazivFormated>
    <izvorni_sadrzaj>
      <item>MIRIS DUNJA d.o.o.</item>
    </izvorni_sadrzaj>
    <derivirana_varijabla naziv="DomainObject.Predmet.ProtuStrankaListNazivFormated_1">
      <item>MIRIS DUNJA d.o.o.</item>
    </derivirana_varijabla>
  </DomainObject.Predmet.ProtuStrankaListNazivFormated>
  <DomainObject.Predmet.ProtuStrankaListNazivFormatedOIB>
    <izvorni_sadrzaj>
      <item>MIRIS DUNJA d.o.o., OIB 28086100254</item>
    </izvorni_sadrzaj>
    <derivirana_varijabla naziv="DomainObject.Predmet.ProtuStrankaListNazivFormatedOIB_1">
      <item>MIRIS DUNJA d.o.o., OIB 28086100254</item>
    </derivirana_varijabla>
  </DomainObject.Predmet.ProtuStrankaListNazivFormatedOIB>
  <DomainObject.Predmet.OstaliListFormated>
    <izvorni_sadrzaj>
      <item>Tomislav Beber punomoćnik sudionika u postupku MIRIS DUNJA d.o.o.</item>
    </izvorni_sadrzaj>
    <derivirana_varijabla naziv="DomainObject.Predmet.OstaliListFormated_1">
      <item>Tomislav Beber punomoćnik sudionika u postupku MIRIS DUNJA d.o.o.</item>
    </derivirana_varijabla>
  </DomainObject.Predmet.OstaliListFormated>
  <DomainObject.Predmet.OstaliListFormatedOIB>
    <izvorni_sadrzaj>
      <item>Tomislav Beber, OIB 33018581369 punomoćnik sudionika u postupku MIRIS DUNJA d.o.o.</item>
    </izvorni_sadrzaj>
    <derivirana_varijabla naziv="DomainObject.Predmet.OstaliListFormatedOIB_1">
      <item>Tomislav Beber, OIB 33018581369 punomoćnik sudionika u postupku MIRIS DUNJA d.o.o.</item>
    </derivirana_varijabla>
  </DomainObject.Predmet.OstaliListFormatedOIB>
  <DomainObject.Predmet.OstaliListFormatedWithAdress>
    <izvorni_sadrzaj>
      <item>Tomislav Beber, Nova Cesta 5, 10000 Zagreb punomoćnik sudionika u postupku MIRIS DUNJA d.o.o.</item>
    </izvorni_sadrzaj>
    <derivirana_varijabla naziv="DomainObject.Predmet.OstaliListFormatedWithAdress_1">
      <item>Tomislav Beber, Nova Cesta 5, 10000 Zagreb punomoćnik sudionika u postupku MIRIS DUNJA d.o.o.</item>
    </derivirana_varijabla>
  </DomainObject.Predmet.OstaliListFormatedWithAdress>
  <DomainObject.Predmet.OstaliListFormatedWithAdressOIB>
    <izvorni_sadrzaj>
      <item>Tomislav Beber, OIB 33018581369, Nova Cesta 5, 10000 Zagreb punomoćnik sudionika u postupku MIRIS DUNJA d.o.o.</item>
    </izvorni_sadrzaj>
    <derivirana_varijabla naziv="DomainObject.Predmet.OstaliListFormatedWithAdressOIB_1">
      <item>Tomislav Beber, OIB 33018581369, Nova Cesta 5, 10000 Zagreb punomoćnik sudionika u postupku MIRIS DUNJA d.o.o.</item>
    </derivirana_varijabla>
  </DomainObject.Predmet.OstaliListFormatedWithAdressOIB>
  <DomainObject.Predmet.OstaliListNazivFormated>
    <izvorni_sadrzaj>
      <item>Tomislav Beber</item>
    </izvorni_sadrzaj>
    <derivirana_varijabla naziv="DomainObject.Predmet.OstaliListNazivFormated_1">
      <item>Tomislav Beber</item>
    </derivirana_varijabla>
  </DomainObject.Predmet.OstaliListNazivFormated>
  <DomainObject.Predmet.OstaliListNazivFormatedOIB>
    <izvorni_sadrzaj>
      <item>Tomislav Beber, OIB 33018581369</item>
    </izvorni_sadrzaj>
    <derivirana_varijabla naziv="DomainObject.Predmet.OstaliListNazivFormatedOIB_1">
      <item>Tomislav Beber, OIB 33018581369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 DUNJA d.o.o.</izvorni_sadrzaj>
    <derivirana_varijabla naziv="DomainObject.Predmet.ProtustrankaIDrugi_1">MIRIS DUNJA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MIRIS DUNJA d.o.o., OIB 28086100254, Susedgradski vidikovec 008 A, 10000 Zagreb</izvorni_sadrzaj>
    <derivirana_varijabla naziv="DomainObject.Predmet.ProtustrankaIDrugiAdressOIB_1">MIRIS DUNJA d.o.o., OIB 28086100254, Susedgradski vidikovec 008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MIRIS DUNJA d.o.o.</item>
      <item>Tomislav Beber</item>
    </izvorni_sadrzaj>
    <derivirana_varijabla naziv="DomainObject.Predmet.SudioniciListNaziv_1">
      <item>FINA Regionalni centar Zagreb</item>
      <item>MIRIS DUNJA d.o.o.</item>
      <item>Tomislav Beber</item>
    </derivirana_varijabla>
  </DomainObject.Predmet.SudioniciListNaziv>
  <DomainObject.Predmet.SudioniciListAdressOIB>
    <izvorni_sadrzaj>
      <item>FINA Regionalni centar Zagreb, OIB 85821130368, Trg svibanjskih žrtava 1995. 1,10000 Zagreb</item>
      <item>MIRIS DUNJA d.o.o., OIB 28086100254, Susedgradski vidikovec 008 A,10000 Zagreb</item>
      <item>Tomislav Beber, OIB 33018581369, Nova Cesta 5,10000 Zagreb</item>
    </izvorni_sadrzaj>
    <derivirana_varijabla naziv="DomainObject.Predmet.SudioniciListAdressOIB_1">
      <item>FINA Regionalni centar Zagreb, OIB 85821130368, Trg svibanjskih žrtava 1995. 1,10000 Zagreb</item>
      <item>MIRIS DUNJA d.o.o., OIB 28086100254, Susedgradski vidikovec 008 A,10000 Zagreb</item>
      <item>Tomislav Beber, OIB 33018581369, Nova Cesta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28086100254</item>
      <item>, OIB 33018581369</item>
    </izvorni_sadrzaj>
    <derivirana_varijabla naziv="DomainObject.Predmet.SudioniciListNazivOIB_1">
      <item>, OIB 85821130368</item>
      <item>, OIB 28086100254</item>
      <item>, OIB 33018581369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2379A-12E6-4F5B-AE2B-B688DFEC7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5483</properties:Characters>
  <properties:Lines>133</properties:Lines>
  <properties:Paragraphs>46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2017-01-12T10:55:00Z</cp:lastPrinted>
  <dcterms:modified xmlns:xsi="http://www.w3.org/2001/XMLSchema-instance" xsi:type="dcterms:W3CDTF">2017-04-25T08:07:00Z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