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59697" w14:paraId="5459697" w:rsidRDefault="00FB413B" w:rsidP="00FB413B" w:rsidR="00FB413B">
      <w:pPr>
        <w15:collapsed w:val="false"/>
      </w:pPr>
      <w:bookmarkStart w:name="_GoBack" w:id="0"/>
      <w:bookmarkEnd w:id="0"/>
    </w:p>
    <w:p w:rsidRDefault="00FB413B" w:rsidP="00FB413B" w:rsidR="00FB413B"/>
    <w:p w:rsidRDefault="00FB413B" w:rsidP="00FB413B" w:rsidR="00FB413B"/>
    <w:p w:rsidRDefault="00FB413B" w:rsidP="00FB413B" w:rsidR="00FB413B">
      <w:pPr>
        <w:jc w:val="both"/>
      </w:pPr>
      <w:r>
        <w:t xml:space="preserve">                   </w:t>
      </w:r>
      <w:r>
        <w:rPr>
          <w:noProof/>
        </w:rPr>
        <w:drawing>
          <wp:inline distR="0" distL="0" distB="0" distT="0">
            <wp:extent cy="714375" cx="532765"/>
            <wp:effectExtent b="9525" r="635" t="0" l="0"/>
            <wp:docPr name="Slika 1"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32765"/>
                    </a:xfrm>
                    <a:prstGeom prst="rect">
                      <a:avLst/>
                    </a:prstGeom>
                    <a:noFill/>
                    <a:ln>
                      <a:noFill/>
                    </a:ln>
                  </pic:spPr>
                </pic:pic>
              </a:graphicData>
            </a:graphic>
          </wp:inline>
        </w:drawing>
      </w:r>
    </w:p>
    <w:p w:rsidRDefault="00FB413B" w:rsidP="00FB413B" w:rsidR="00FB413B">
      <w:pPr>
        <w:jc w:val="both"/>
      </w:pPr>
    </w:p>
    <w:p w:rsidRDefault="00FB413B" w:rsidP="00FB413B" w:rsidR="00FB413B">
      <w:pPr>
        <w:jc w:val="both"/>
      </w:pPr>
    </w:p>
    <w:p w:rsidRDefault="00FB413B" w:rsidP="00FB413B" w:rsidR="00FB413B">
      <w:pPr>
        <w:ind w:left="708"/>
      </w:pPr>
      <w:r>
        <w:t>REPUBLIKA HRVATSKA</w:t>
      </w:r>
    </w:p>
    <w:p w:rsidRDefault="00FB413B" w:rsidP="00FB413B" w:rsidR="00FB413B">
      <w:pPr>
        <w:ind w:left="708"/>
      </w:pPr>
      <w:r>
        <w:t>TRGOVAČKI SUD U OSIJEKU</w:t>
      </w:r>
    </w:p>
    <w:p w:rsidRDefault="00FB413B" w:rsidP="00FB413B" w:rsidR="00FB413B">
      <w:pPr>
        <w:ind w:left="708"/>
      </w:pPr>
      <w:r>
        <w:t>STALNA SLUŽBA  U SLAVONSKOM BRODU</w:t>
      </w:r>
    </w:p>
    <w:p w:rsidRDefault="00FB413B" w:rsidP="00FB413B" w:rsidR="00FB413B">
      <w:pPr>
        <w:ind w:left="708"/>
      </w:pPr>
      <w:r>
        <w:t>Trg pobjede 13</w:t>
      </w:r>
    </w:p>
    <w:p w:rsidRDefault="00FB413B" w:rsidP="00FB413B" w:rsidR="00FB413B">
      <w:pPr>
        <w:ind w:left="708"/>
      </w:pPr>
      <w:r>
        <w:t xml:space="preserve">35000 SLAVONSKI BROD                                                                                      </w:t>
      </w:r>
    </w:p>
    <w:p w:rsidRDefault="00FB413B" w:rsidP="00FB413B" w:rsidR="00FB413B">
      <w:pPr>
        <w:ind w:left="708"/>
      </w:pPr>
    </w:p>
    <w:p w:rsidRDefault="00FB413B" w:rsidP="00FB413B" w:rsidR="00FB413B">
      <w:pPr>
        <w:ind w:firstLine="708" w:left="5664"/>
      </w:pPr>
      <w:r>
        <w:t xml:space="preserve"> Broj: 3 St-327/2014-121</w:t>
      </w:r>
    </w:p>
    <w:p w:rsidRDefault="00FB413B" w:rsidP="00FB413B" w:rsidR="00FB413B">
      <w:pPr>
        <w:ind w:left="708"/>
      </w:pPr>
      <w:r>
        <w:t xml:space="preserve">                                                                               </w:t>
      </w:r>
    </w:p>
    <w:p w:rsidRDefault="00FB413B" w:rsidP="00FB413B" w:rsidR="00FB413B">
      <w:pPr>
        <w:ind w:left="708"/>
        <w:jc w:val="center"/>
        <w:rPr>
          <w:b/>
        </w:rPr>
      </w:pPr>
    </w:p>
    <w:p w:rsidRDefault="00FB413B" w:rsidP="00FB413B" w:rsidR="00FB413B">
      <w:pPr>
        <w:ind w:left="708"/>
        <w:jc w:val="center"/>
        <w:rPr>
          <w:b/>
        </w:rPr>
      </w:pPr>
      <w:r>
        <w:rPr>
          <w:b/>
        </w:rPr>
        <w:t>Z A K L J U Č A K</w:t>
      </w:r>
    </w:p>
    <w:p w:rsidRDefault="00FB413B" w:rsidP="00FB413B" w:rsidR="00FB413B">
      <w:pPr>
        <w:ind w:left="708"/>
        <w:jc w:val="center"/>
      </w:pPr>
    </w:p>
    <w:p w:rsidRDefault="00FB413B" w:rsidP="00FB413B" w:rsidR="00FB413B">
      <w:pPr>
        <w:ind w:firstLine="708" w:left="708"/>
        <w:jc w:val="both"/>
        <w:rPr>
          <w:color w:val="222222"/>
        </w:rPr>
      </w:pPr>
      <w:r>
        <w:t>TRGOVAČKI SUD U OSIJEKU, STALNA SLUŽBA U SLAVONSKOM BRODU, po stečajnoj sutkinji Danieli Martini Maoduš,  u stečajnom postupku nad dužnikom BETON  d. o. o. Nova Gradiška u stečaju,  OIB 60852434749,</w:t>
      </w:r>
      <w:r>
        <w:rPr>
          <w:color w:val="222222"/>
        </w:rPr>
        <w:t xml:space="preserve">  koga zastupa stečajna upraviteljica Sanda Marinac iz Požege, 11. siječnja 2017. </w:t>
      </w:r>
    </w:p>
    <w:p w:rsidRDefault="00FB413B" w:rsidP="00FB413B" w:rsidR="00FB413B">
      <w:pPr>
        <w:ind w:left="708"/>
      </w:pPr>
    </w:p>
    <w:p w:rsidRDefault="00FB413B" w:rsidP="00FB413B" w:rsidR="00FB413B">
      <w:pPr>
        <w:ind w:left="708"/>
        <w:jc w:val="center"/>
      </w:pPr>
      <w:r>
        <w:t>z a k l j u č i o   j e</w:t>
      </w:r>
    </w:p>
    <w:p w:rsidRDefault="00FB413B" w:rsidP="00FB413B" w:rsidR="00FB413B">
      <w:pPr>
        <w:ind w:left="708"/>
      </w:pPr>
    </w:p>
    <w:p w:rsidRDefault="00FB413B" w:rsidP="00FB413B" w:rsidR="00FB413B">
      <w:pPr>
        <w:ind w:left="708"/>
      </w:pPr>
    </w:p>
    <w:p w:rsidRDefault="00FB413B" w:rsidP="00FB413B" w:rsidR="00FB413B">
      <w:pPr>
        <w:spacing w:beforeAutospacing="true" w:before="100"/>
        <w:jc w:val="both"/>
        <w:rPr>
          <w:color w:val="222222"/>
        </w:rPr>
      </w:pPr>
      <w:r>
        <w:t xml:space="preserve">I. Utvrđuje se vrijednost nekretnina </w:t>
      </w:r>
      <w:r>
        <w:rPr>
          <w:color w:val="222222"/>
        </w:rPr>
        <w:t>stečajnog dužnika  koje su upisane u:</w:t>
      </w:r>
    </w:p>
    <w:p w:rsidRDefault="00FB413B" w:rsidP="00FB413B" w:rsidR="00FB413B">
      <w:pPr>
        <w:spacing w:beforeAutospacing="true" w:before="100"/>
        <w:jc w:val="both"/>
        <w:rPr>
          <w:b/>
          <w:bCs/>
        </w:rPr>
      </w:pPr>
      <w:r>
        <w:rPr>
          <w:b/>
          <w:bCs/>
        </w:rPr>
        <w:t>a) z.k.uložak broj: 3791, k.č.br. 2588/1, Ulica Grgura Ninskog, površine 5007 m2, dvorište površine 4818 m2 i izgrađeno zemljište 189 m2 s iznosom od 201.781,42 kn,</w:t>
      </w:r>
    </w:p>
    <w:p w:rsidRDefault="00FB413B" w:rsidP="00FB413B" w:rsidR="00FB413B">
      <w:pPr>
        <w:spacing w:beforeAutospacing="true" w:before="100"/>
        <w:jc w:val="both"/>
        <w:rPr>
          <w:b/>
          <w:bCs/>
        </w:rPr>
      </w:pPr>
      <w:r>
        <w:rPr>
          <w:b/>
          <w:bCs/>
        </w:rPr>
        <w:t xml:space="preserve">b) z.k.uložak broj: 3792, k.č.br. 2588/2, Ulica Grgura Ninskog, površine 3199 m2, dvorište površine 2777 m2 i izgrađeno zemljište 422 m2 s iznosom od 128.919,27 kn. </w:t>
      </w:r>
    </w:p>
    <w:p w:rsidRDefault="00FB413B" w:rsidP="00FB413B" w:rsidR="00FB413B">
      <w:pPr>
        <w:ind w:firstLine="708" w:left="708"/>
        <w:jc w:val="both"/>
      </w:pPr>
    </w:p>
    <w:p w:rsidRDefault="00FB413B" w:rsidP="00FB413B" w:rsidR="00FB413B">
      <w:pPr>
        <w:ind w:left="708"/>
        <w:jc w:val="both"/>
      </w:pPr>
    </w:p>
    <w:p w:rsidRDefault="00FB413B" w:rsidP="00FB413B" w:rsidR="00FB413B">
      <w:pPr>
        <w:pStyle w:val="Odlomakpopisa"/>
        <w:numPr>
          <w:ilvl w:val="0"/>
          <w:numId w:val="4"/>
        </w:numPr>
        <w:jc w:val="both"/>
      </w:pPr>
      <w:r>
        <w:t xml:space="preserve">Prodaju nekretnina  : </w:t>
      </w:r>
    </w:p>
    <w:p w:rsidRDefault="00FB413B" w:rsidP="00FB413B" w:rsidR="00FB413B">
      <w:pPr>
        <w:ind w:left="708"/>
        <w:jc w:val="both"/>
      </w:pPr>
    </w:p>
    <w:p w:rsidRDefault="00FB413B" w:rsidP="00FB413B" w:rsidR="00FB413B">
      <w:pPr>
        <w:ind w:left="708"/>
        <w:jc w:val="both"/>
      </w:pPr>
      <w:r>
        <w:t xml:space="preserve">provest će Financijska agencija elektroničkom javnom dražbom. </w:t>
      </w:r>
    </w:p>
    <w:p w:rsidRDefault="00FB413B" w:rsidP="00FB413B" w:rsidR="00FB413B">
      <w:pPr>
        <w:ind w:left="708"/>
        <w:jc w:val="both"/>
      </w:pPr>
    </w:p>
    <w:p w:rsidRDefault="00FB413B" w:rsidP="00FB413B" w:rsidR="00FB413B">
      <w:pPr>
        <w:jc w:val="both"/>
      </w:pPr>
      <w:r>
        <w:t xml:space="preserve">     III. Nekretnine označene u toč. I.a) ovog rješenja ne mogu se prodati:</w:t>
      </w:r>
    </w:p>
    <w:p w:rsidRDefault="00FB413B" w:rsidP="00FB413B" w:rsidR="00FB413B">
      <w:pPr>
        <w:ind w:left="708"/>
        <w:jc w:val="both"/>
      </w:pPr>
      <w:r>
        <w:t>-na prvoj dražbi ispod ¾ utvrđene vrijednosti nekretnina, odnosno ispod iznosa od 151.336,06 kn,</w:t>
      </w:r>
    </w:p>
    <w:p w:rsidRDefault="00FB413B" w:rsidP="00FB413B" w:rsidR="00FB413B">
      <w:pPr>
        <w:ind w:left="708"/>
        <w:jc w:val="both"/>
      </w:pPr>
      <w:r>
        <w:t>-na drugoj dražbi ispod ½ utvrđene vrijednosti nekretnina, odnosno ispod iznosa od   100.890,71 kn,</w:t>
      </w:r>
    </w:p>
    <w:p w:rsidRDefault="00FB413B" w:rsidP="00FB413B" w:rsidR="00FB413B">
      <w:pPr>
        <w:ind w:left="708"/>
        <w:jc w:val="both"/>
      </w:pPr>
      <w:r>
        <w:t>-na trećoj dražbi ispod ¼ utvrđene vrijednosti nekretnina, odnosno ispod iznosa od  50.445,36  kn.</w:t>
      </w:r>
    </w:p>
    <w:p w:rsidRDefault="00FB413B" w:rsidP="00FB413B" w:rsidR="00FB413B">
      <w:pPr>
        <w:ind w:left="708"/>
        <w:jc w:val="both"/>
      </w:pPr>
    </w:p>
    <w:p w:rsidRDefault="00FB413B" w:rsidP="00FB413B" w:rsidR="00FB413B">
      <w:pPr>
        <w:ind w:left="708"/>
        <w:jc w:val="both"/>
      </w:pPr>
    </w:p>
    <w:p w:rsidRDefault="00E4387D" w:rsidP="00E4387D" w:rsidR="00FB413B">
      <w:pPr>
        <w:ind w:left="6372"/>
        <w:jc w:val="both"/>
      </w:pPr>
      <w:r>
        <w:t xml:space="preserve">   Broj: 3 St-327/2014-121</w:t>
      </w:r>
    </w:p>
    <w:p w:rsidRDefault="00E4387D" w:rsidP="00E4387D" w:rsidR="00E4387D">
      <w:pPr>
        <w:ind w:left="6372"/>
        <w:jc w:val="both"/>
      </w:pPr>
    </w:p>
    <w:p w:rsidRDefault="00FB413B" w:rsidP="00FB413B" w:rsidR="00FB413B">
      <w:pPr>
        <w:jc w:val="both"/>
      </w:pPr>
      <w:r>
        <w:t xml:space="preserve">     IV. Nekretnine označene u toč. I.b) ovog rješenja ne mogu se prodati:</w:t>
      </w:r>
    </w:p>
    <w:p w:rsidRDefault="00FB413B" w:rsidP="00FB413B" w:rsidR="00FB413B">
      <w:pPr>
        <w:ind w:left="708"/>
        <w:jc w:val="both"/>
      </w:pPr>
      <w:r>
        <w:t>-na prvoj dražbi ispod ¾ utvrđene vrijednosti nekretnina, odnosno ispod iznosa od 96.689,45 kn,</w:t>
      </w:r>
    </w:p>
    <w:p w:rsidRDefault="00FB413B" w:rsidP="00FB413B" w:rsidR="00FB413B">
      <w:pPr>
        <w:ind w:left="708"/>
        <w:jc w:val="both"/>
      </w:pPr>
      <w:r>
        <w:t>-na drugoj dražbi ispod ½ utvrđene vrijednosti nekretnina, odnosno ispod iznosa od   64.459,64 kn,</w:t>
      </w:r>
    </w:p>
    <w:p w:rsidRDefault="00FB413B" w:rsidP="00FB413B" w:rsidR="00FB413B">
      <w:pPr>
        <w:ind w:left="708"/>
        <w:jc w:val="both"/>
      </w:pPr>
      <w:r>
        <w:t>-na trećoj dražbi ispod ¼ utvrđene vrijednosti nekretnina, odnosno ispod iznosa od  32.229,82  kn.</w:t>
      </w:r>
    </w:p>
    <w:p w:rsidRDefault="00FB413B" w:rsidP="00FB413B" w:rsidR="00FB413B">
      <w:pPr>
        <w:ind w:left="708"/>
        <w:jc w:val="both"/>
      </w:pPr>
    </w:p>
    <w:p w:rsidRDefault="00FB413B" w:rsidP="00FB413B" w:rsidR="00FB413B">
      <w:pPr>
        <w:pStyle w:val="Odlomakpopisa"/>
        <w:numPr>
          <w:ilvl w:val="0"/>
          <w:numId w:val="5"/>
        </w:numPr>
        <w:jc w:val="both"/>
      </w:pPr>
      <w:r>
        <w:t>Prvi razlučni vjerovnik u prednosnom redu može izjaviti da kupuje nekretninu i da stavlja u prijeboj svoju tražbinu s protutražbinom stečajnog dužnika po osnovi cijene u visini utvrđene vrijednosti nekretnine, nakon objave ovog zaključka.</w:t>
      </w:r>
    </w:p>
    <w:p w:rsidRDefault="00FB413B" w:rsidP="00FB413B" w:rsidR="00FB413B">
      <w:pPr>
        <w:jc w:val="both"/>
      </w:pPr>
    </w:p>
    <w:p w:rsidRDefault="00FB413B" w:rsidP="00FB413B" w:rsidR="00FB413B">
      <w:pPr>
        <w:pStyle w:val="Odlomakpopisa"/>
        <w:numPr>
          <w:ilvl w:val="0"/>
          <w:numId w:val="5"/>
        </w:numPr>
        <w:jc w:val="both"/>
      </w:pPr>
      <w:r>
        <w:t>Uvjeti prodaje: početna cijena predmeta prodaje – nekretnina od kojih počinje postupak nadmetanja utvrđena je u toč. II. ovog zaključka sukladno čl. 247. st. 5. Stečajnog zakona (NN 71/15) uz primjenu odredbe čl. 21. Pravilnika o načinu i postupku provedbe prodaje nekretnina u ovršnom postupku (NN 156/14).</w:t>
      </w:r>
    </w:p>
    <w:p w:rsidRDefault="00FB413B" w:rsidP="00FB413B" w:rsidR="00FB413B">
      <w:pPr>
        <w:pStyle w:val="Odlomakpopisa"/>
        <w:ind w:left="1428"/>
        <w:jc w:val="both"/>
      </w:pPr>
    </w:p>
    <w:p w:rsidRDefault="00FB413B" w:rsidP="00FB413B" w:rsidR="00FB413B">
      <w:pPr>
        <w:ind w:firstLine="708" w:left="708"/>
        <w:jc w:val="both"/>
      </w:pPr>
      <w:r>
        <w:t>Dražbeni korak se određuje sukladno odredbi čl. 20. Pravilnika o načinu i postupku provedbe prodaje pokretnina i nekretnina u ovršnom postupku.</w:t>
      </w:r>
    </w:p>
    <w:p w:rsidRDefault="00FB413B" w:rsidP="00FB413B" w:rsidR="00FB413B">
      <w:pPr>
        <w:ind w:left="708"/>
        <w:jc w:val="both"/>
      </w:pPr>
      <w:r>
        <w:t>Prodaja se obavlja po načelu viđeno-kupljeno te se naknadne pritužbe isključuju.</w:t>
      </w:r>
    </w:p>
    <w:p w:rsidRDefault="00FB413B" w:rsidP="00FB413B" w:rsidR="00FB413B">
      <w:pPr>
        <w:ind w:firstLine="708" w:left="708"/>
        <w:jc w:val="both"/>
      </w:pPr>
      <w:r>
        <w:t xml:space="preserve">Porez na dodanu vrijednost plaća se sukladno pozitivnim propisima, ako temeljem istih postoji porezna obveza. </w:t>
      </w:r>
    </w:p>
    <w:p w:rsidRDefault="00FB413B" w:rsidP="00FB413B" w:rsidR="00FB413B">
      <w:pPr>
        <w:ind w:firstLine="708" w:left="708"/>
        <w:jc w:val="both"/>
      </w:pPr>
      <w:r>
        <w:t xml:space="preserve">Nekretnine su slobodne od osoba i stvari,a na istima postoje upisana razlučna prava koja će se brisati , nakon prodaje istih u stečajnom postupku. </w:t>
      </w:r>
    </w:p>
    <w:p w:rsidRDefault="00FB413B" w:rsidP="00FB413B" w:rsidR="00FB413B">
      <w:pPr>
        <w:ind w:firstLine="708" w:left="708"/>
        <w:jc w:val="both"/>
      </w:pPr>
      <w:r>
        <w:t>Na dražbi mogu sudjelovati ponuditelji koji prije dražbe uplate jamčevinu u iznosu od 10 % od utvrđene vrijednosti nekretnina na poseban račun Financijske agencije u iznosu, roku i na način utvrđen u pozivu na sudjelovanje u elektroničkoj i javnoj dražbi.</w:t>
      </w:r>
    </w:p>
    <w:p w:rsidRDefault="00FB413B" w:rsidP="00E4387D" w:rsidR="00FB413B">
      <w:pPr>
        <w:ind w:firstLine="708" w:left="708"/>
        <w:jc w:val="both"/>
      </w:pPr>
      <w:r>
        <w:t xml:space="preserve">Od plaćanja jamčevine je oslobođen prvi razlučni vjerovnik ako je  iznos tražbine osigurane razlučnim pravom  veći ili  jednak  iznosu jamčevine. </w:t>
      </w:r>
    </w:p>
    <w:p w:rsidRDefault="00FB413B" w:rsidP="00E4387D" w:rsidR="00FB413B">
      <w:pPr>
        <w:ind w:firstLine="708" w:left="708"/>
        <w:jc w:val="both"/>
      </w:pPr>
      <w:r>
        <w:t xml:space="preserve">Ponuditeljima čija ponuda ne bude prihvaćena vratit će se iznos jamčevine nakon završetka elektroničke javne dražbe. </w:t>
      </w:r>
    </w:p>
    <w:p w:rsidRDefault="00FB413B" w:rsidP="00E4387D" w:rsidR="00FB413B">
      <w:pPr>
        <w:ind w:firstLine="708" w:left="708"/>
        <w:jc w:val="both"/>
      </w:pPr>
      <w:r>
        <w:t>Punomoćnici ponuditelja mogu sudjelovati na dražbi samo uz specijalnu punomoć za pristup sustavu elektroničke javne dražbe.</w:t>
      </w:r>
    </w:p>
    <w:p w:rsidRDefault="00FB413B" w:rsidP="00E4387D" w:rsidR="00FB413B">
      <w:pPr>
        <w:ind w:firstLine="708" w:left="708"/>
        <w:jc w:val="both"/>
      </w:pPr>
      <w:r>
        <w:t>Kupac je dužan položiti kupovninu u roku od 60 dana od dana završetka elektroničke javne dražbe.</w:t>
      </w:r>
    </w:p>
    <w:p w:rsidRDefault="00FB413B" w:rsidP="00E4387D" w:rsidR="00FB413B">
      <w:pPr>
        <w:ind w:firstLine="708" w:left="708"/>
        <w:jc w:val="both"/>
      </w:pPr>
      <w:r>
        <w:t>Valjanom uplatom smatra se i uplata uplaćena u roku i evidentirana na računu Fine u roku od 8 dana od isteka roka za uplatu.</w:t>
      </w:r>
    </w:p>
    <w:p w:rsidRDefault="00FB413B" w:rsidP="00E4387D" w:rsidR="00E4387D">
      <w:pPr>
        <w:ind w:firstLine="708" w:left="708"/>
        <w:jc w:val="both"/>
      </w:pPr>
      <w:r>
        <w:t>Ukoliko u tom roku kupac ne položi kupovninu isti gubi pravo na povrat osiguranja – jamčevine, a sud će odrediti da se predmetne nekretnine dosude kupce koji je ponudio prvu nižu cijenu prema veličini ponuđene cijene. Prodavateljima čija ponuda nije prihvaćena vratit će se jamčevina odmah nakon zaključenja dražbe.</w:t>
      </w:r>
    </w:p>
    <w:p w:rsidRDefault="00FB413B" w:rsidP="00E4387D" w:rsidR="00FB413B">
      <w:pPr>
        <w:ind w:firstLine="708" w:left="708"/>
        <w:jc w:val="both"/>
      </w:pPr>
      <w:r>
        <w:t>     </w:t>
      </w:r>
    </w:p>
    <w:p w:rsidRDefault="00FB413B" w:rsidP="00FB413B" w:rsidR="00FB413B">
      <w:pPr>
        <w:pStyle w:val="Odlomakpopisa"/>
        <w:numPr>
          <w:ilvl w:val="0"/>
          <w:numId w:val="5"/>
        </w:numPr>
        <w:jc w:val="both"/>
      </w:pPr>
      <w:r>
        <w:t xml:space="preserve">Brisanje založnih prava i tereta će biti određeno posebnom odlukom suda nakon što rješenje o dosudi postane pravomoćno i nakon što kupac položi kupovninu i nekretnine mu budu predane. </w:t>
      </w:r>
    </w:p>
    <w:p w:rsidRDefault="00E4387D" w:rsidP="00E4387D" w:rsidR="00E4387D">
      <w:pPr>
        <w:jc w:val="both"/>
      </w:pPr>
    </w:p>
    <w:p w:rsidRDefault="00E4387D" w:rsidP="00E4387D" w:rsidR="00E4387D">
      <w:pPr>
        <w:jc w:val="both"/>
      </w:pPr>
    </w:p>
    <w:p w:rsidRDefault="00E4387D" w:rsidP="00E4387D" w:rsidR="00E4387D">
      <w:pPr>
        <w:jc w:val="both"/>
      </w:pPr>
    </w:p>
    <w:p w:rsidRDefault="00E4387D" w:rsidP="00E4387D" w:rsidR="00E4387D">
      <w:pPr>
        <w:ind w:left="6372"/>
        <w:jc w:val="both"/>
      </w:pPr>
      <w:r>
        <w:t xml:space="preserve">     Broj: 3 St-327/2014-121</w:t>
      </w:r>
    </w:p>
    <w:p w:rsidRDefault="00E4387D" w:rsidP="00E4387D" w:rsidR="00E4387D">
      <w:pPr>
        <w:ind w:left="6372"/>
        <w:jc w:val="both"/>
      </w:pPr>
    </w:p>
    <w:p w:rsidRDefault="00FB413B" w:rsidP="00FB413B" w:rsidR="00FB413B">
      <w:pPr>
        <w:pStyle w:val="Odlomakpopisa"/>
        <w:numPr>
          <w:ilvl w:val="0"/>
          <w:numId w:val="5"/>
        </w:numPr>
        <w:jc w:val="both"/>
      </w:pPr>
      <w:r>
        <w:t xml:space="preserve">Zainteresirane osobe mogu razgledati nekretnine i dokumentaciju istih u dogovoru s stečajnim upraviteljem Sandom Marinac, 099/1941-096, broj mobitela, </w:t>
      </w:r>
      <w:hyperlink r:id="rId8" w:history="true">
        <w:r w:rsidRPr="0065750D">
          <w:rPr>
            <w:rStyle w:val="Hiperveza"/>
          </w:rPr>
          <w:t>sanda.marinac@po.t-com.hr</w:t>
        </w:r>
      </w:hyperlink>
      <w:r>
        <w:t xml:space="preserve"> </w:t>
      </w:r>
    </w:p>
    <w:p w:rsidRDefault="00FB413B" w:rsidP="00FB413B" w:rsidR="00FB413B">
      <w:pPr>
        <w:pStyle w:val="Odlomakpopisa"/>
        <w:numPr>
          <w:ilvl w:val="0"/>
          <w:numId w:val="5"/>
        </w:numPr>
        <w:jc w:val="both"/>
      </w:pPr>
      <w:r>
        <w:t xml:space="preserve">Ovaj zaključak se objavljuje na mrežnoj stranici eOglasna ploča, a nalaže se stečajnom upravitelju objaviti isti zaključak na web stečaju. </w:t>
      </w:r>
    </w:p>
    <w:p w:rsidRDefault="00FB413B" w:rsidP="00FB413B" w:rsidR="00FB413B">
      <w:pPr>
        <w:pStyle w:val="Odlomakpopisa"/>
        <w:numPr>
          <w:ilvl w:val="0"/>
          <w:numId w:val="5"/>
        </w:numPr>
        <w:jc w:val="both"/>
      </w:pPr>
      <w:r>
        <w:t xml:space="preserve">Zaključak će se objaviti i na mrežnim stranicama Fine uz objavu poziva na sudjelovanje na elektroničkoj javnoj dražbi. </w:t>
      </w:r>
    </w:p>
    <w:p w:rsidRDefault="00FB413B" w:rsidP="00FB413B" w:rsidR="00FB413B">
      <w:pPr>
        <w:pStyle w:val="Odlomakpopisa"/>
        <w:ind w:left="1428"/>
        <w:jc w:val="center"/>
      </w:pPr>
    </w:p>
    <w:p w:rsidRDefault="00FB413B" w:rsidP="00FB413B" w:rsidR="00FB413B">
      <w:pPr>
        <w:ind w:left="708"/>
        <w:jc w:val="center"/>
      </w:pPr>
      <w:r>
        <w:t>Obrazloženje</w:t>
      </w:r>
    </w:p>
    <w:p w:rsidRDefault="00FB413B" w:rsidP="00FB413B" w:rsidR="00FB413B">
      <w:pPr>
        <w:ind w:left="708"/>
        <w:jc w:val="both"/>
      </w:pPr>
    </w:p>
    <w:p w:rsidRDefault="00FB413B" w:rsidP="00FB413B" w:rsidR="00FB413B">
      <w:pPr>
        <w:ind w:left="708"/>
        <w:jc w:val="both"/>
      </w:pPr>
      <w:r>
        <w:t xml:space="preserve">            Stečajni upravitelj je stavio prijedlog za prodaju u stečajnom postupku nekretnina označenih u toč. I. ovog rješenja, te je odlučeno o prodaji nekretnina u stečaju temeljem rješenja od </w:t>
      </w:r>
      <w:r w:rsidR="00E4387D">
        <w:t>26</w:t>
      </w:r>
      <w:r>
        <w:t xml:space="preserve">. kolovoza 2016. koje je postalo pravomoćno </w:t>
      </w:r>
      <w:r w:rsidR="00E4387D">
        <w:t>12</w:t>
      </w:r>
      <w:r>
        <w:t>. rujna 2016.     </w:t>
      </w:r>
    </w:p>
    <w:p w:rsidRDefault="00FB413B" w:rsidP="00FB413B" w:rsidR="00FB413B">
      <w:pPr>
        <w:ind w:left="708"/>
      </w:pPr>
      <w:r>
        <w:tab/>
      </w:r>
      <w:r>
        <w:tab/>
      </w:r>
      <w:r>
        <w:tab/>
      </w:r>
      <w:r>
        <w:tab/>
      </w:r>
    </w:p>
    <w:p w:rsidRDefault="00FB413B" w:rsidP="00E4387D" w:rsidR="00FB413B">
      <w:pPr>
        <w:ind w:left="708"/>
        <w:jc w:val="both"/>
      </w:pPr>
      <w:r>
        <w:t xml:space="preserve">       Odlučeno je da se iste nekretnine prodaju u stečajnom postupku, a da se vrijednost istih utvrdi sukladno suglasnosti  s </w:t>
      </w:r>
      <w:r w:rsidR="00E4387D">
        <w:t xml:space="preserve">prvim </w:t>
      </w:r>
      <w:r>
        <w:t xml:space="preserve">razlučnim vjerovnikom i pribavljenom </w:t>
      </w:r>
      <w:r w:rsidR="00E4387D">
        <w:t>vještačenju sačinjenom po stalom sudskom vještaku Zdenki Marković iz Požege iz lipnja 2016.</w:t>
      </w:r>
      <w:r>
        <w:t xml:space="preserve"> </w:t>
      </w:r>
    </w:p>
    <w:p w:rsidRDefault="00FB413B" w:rsidP="00E4387D" w:rsidR="00FB413B">
      <w:pPr>
        <w:jc w:val="both"/>
      </w:pPr>
    </w:p>
    <w:p w:rsidRDefault="00FB413B" w:rsidP="00E4387D" w:rsidR="00FB413B">
      <w:pPr>
        <w:ind w:firstLine="708" w:left="708"/>
        <w:jc w:val="both"/>
      </w:pPr>
      <w:r>
        <w:t xml:space="preserve">Sukladno navedenom odlučeno je u izreci rješenja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FB413B" w:rsidP="00FB413B" w:rsidR="00FB413B">
      <w:pPr>
        <w:ind w:left="708"/>
      </w:pPr>
    </w:p>
    <w:p w:rsidRDefault="00FB413B" w:rsidP="00FB413B" w:rsidR="00FB413B">
      <w:pPr>
        <w:ind w:firstLine="708" w:left="708"/>
      </w:pPr>
      <w:r>
        <w:t>U Slavonskom Brodu 11. siječnja  2017.                                                          </w:t>
      </w:r>
    </w:p>
    <w:p w:rsidRDefault="00FB413B" w:rsidP="00FB413B" w:rsidR="00FB413B">
      <w:pPr>
        <w:ind w:firstLine="708" w:left="6372"/>
      </w:pPr>
      <w:r>
        <w:t>Sutkinja:</w:t>
      </w:r>
    </w:p>
    <w:p w:rsidRDefault="00FB413B" w:rsidP="00FB413B" w:rsidR="00FB413B">
      <w:pPr>
        <w:ind w:left="708"/>
      </w:pPr>
    </w:p>
    <w:p w:rsidRDefault="00FB413B" w:rsidP="00FB413B" w:rsidR="00FB413B">
      <w:pPr>
        <w:ind w:left="708"/>
      </w:pPr>
      <w:r>
        <w:t>                                                                                           Daniela Martini Maoduš</w:t>
      </w:r>
    </w:p>
    <w:p w:rsidRDefault="00FB413B" w:rsidP="00FB413B" w:rsidR="00FB413B">
      <w:pPr>
        <w:ind w:left="708"/>
      </w:pPr>
    </w:p>
    <w:p w:rsidRDefault="00FB413B" w:rsidP="00FB413B" w:rsidR="00FB413B">
      <w:pPr>
        <w:ind w:left="708"/>
      </w:pPr>
    </w:p>
    <w:p w:rsidRDefault="00FB413B" w:rsidP="00FB413B" w:rsidR="00FB413B">
      <w:pPr>
        <w:ind w:left="708"/>
      </w:pPr>
      <w:r>
        <w:t xml:space="preserve">Rj. </w:t>
      </w:r>
    </w:p>
    <w:p w:rsidRDefault="00FB413B" w:rsidP="00FB413B" w:rsidR="00FB413B">
      <w:pPr>
        <w:ind w:left="708"/>
      </w:pPr>
      <w:r>
        <w:t>- oglasna ploča suda, E oglasna ploča– 17 dana</w:t>
      </w:r>
    </w:p>
    <w:p w:rsidRDefault="00FB413B" w:rsidP="00FB413B" w:rsidR="00FB413B">
      <w:pPr>
        <w:ind w:left="708"/>
      </w:pPr>
      <w:r>
        <w:t xml:space="preserve">- Zaključak dostaviti i Fini uz propisani obrazac </w:t>
      </w:r>
    </w:p>
    <w:p w:rsidRDefault="00FB413B" w:rsidP="00FB413B" w:rsidR="00FB413B">
      <w:pPr>
        <w:ind w:left="708"/>
      </w:pPr>
    </w:p>
    <w:p w:rsidRDefault="00E4387D" w:rsidP="00E4387D" w:rsidR="00FB413B">
      <w:pPr>
        <w:spacing w:beforeAutospacing="true" w:before="100"/>
        <w:jc w:val="both"/>
        <w:rPr>
          <w:b/>
          <w:bCs/>
          <w:color w:val="222222"/>
        </w:rPr>
      </w:pPr>
      <w:r>
        <w:rPr>
          <w:b/>
          <w:bCs/>
          <w:color w:val="222222"/>
        </w:rPr>
        <w:t xml:space="preserve"> </w:t>
      </w:r>
    </w:p>
    <w:p w:rsidRDefault="00FB413B" w:rsidP="00FB413B" w:rsidR="00FB413B"/>
    <w:p w:rsidRDefault="00FB413B" w:rsidP="00FB413B" w:rsidR="00FB413B">
      <w:pPr>
        <w:jc w:val="both"/>
      </w:pPr>
    </w:p>
    <w:p w:rsidRDefault="00930EB3" w:rsidR="00930EB3"/>
    <w:sectPr w:rsidR="00930EB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2D3D1D"/>
    <w:multiLevelType w:val="hybridMultilevel"/>
    <w:tmpl w:val="A6A0BFAE"/>
    <w:lvl w:tplc="FE1AB378" w:ilvl="0">
      <w:start w:val="3"/>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1A364C30"/>
    <w:multiLevelType w:val="hybridMultilevel"/>
    <w:tmpl w:val="CF0461C6"/>
    <w:lvl w:tplc="CA387090"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68B6A38"/>
    <w:multiLevelType w:val="hybridMultilevel"/>
    <w:tmpl w:val="A13E4FCE"/>
    <w:lvl w:tplc="4AA039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
    <w:nsid w:val="73320AE9"/>
    <w:multiLevelType w:val="hybridMultilevel"/>
    <w:tmpl w:val="396A1A5C"/>
    <w:lvl w:tplc="7CB24974" w:ilvl="0">
      <w:start w:val="5"/>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BC33E1"/>
    <w:multiLevelType w:val="hybridMultilevel"/>
    <w:tmpl w:val="C83E73E6"/>
    <w:lvl w:tplc="720A5E6C"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13B"/>
    <w:rsid w:val="00633AC8"/>
    <w:rsid w:val="00930EB3"/>
    <w:rsid w:val="00E4387D"/>
    <w:rsid w:val="00FB41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413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B413B"/>
    <w:pPr>
      <w:ind w:left="720"/>
      <w:contextualSpacing/>
    </w:pPr>
    <w:rPr>
      <w:rFonts w:eastAsiaTheme="minorHAnsi"/>
    </w:rPr>
  </w:style>
  <w:style w:styleId="Tekstbalonia" w:type="paragraph">
    <w:name w:val="Balloon Text"/>
    <w:basedOn w:val="Normal"/>
    <w:link w:val="TekstbaloniaChar"/>
    <w:uiPriority w:val="99"/>
    <w:semiHidden/>
    <w:unhideWhenUsed/>
    <w:rsid w:val="00FB41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13B"/>
    <w:rPr>
      <w:rFonts w:cs="Tahoma" w:eastAsia="Times New Roman" w:hAnsi="Tahoma" w:ascii="Tahoma"/>
      <w:sz w:val="16"/>
      <w:szCs w:val="16"/>
      <w:lang w:eastAsia="hr-HR"/>
    </w:rPr>
  </w:style>
  <w:style w:styleId="Hiperveza" w:type="character">
    <w:name w:val="Hyperlink"/>
    <w:basedOn w:val="Zadanifontodlomka"/>
    <w:uiPriority w:val="99"/>
    <w:unhideWhenUsed/>
    <w:rsid w:val="00FB413B"/>
    <w:rPr>
      <w:color w:themeColor="hyperlink" w:val="0000FF"/>
      <w:u w:val="single"/>
    </w:rPr>
  </w:style>
  <w:style w:styleId="Tekstrezerviranogmjesta" w:type="character">
    <w:name w:val="Placeholder Text"/>
    <w:basedOn w:val="Zadanifontodlomka"/>
    <w:uiPriority w:val="99"/>
    <w:semiHidden/>
    <w:rsid w:val="00633AC8"/>
    <w:rPr>
      <w:color w:val="808080"/>
      <w:bdr w:space="0" w:sz="0" w:color="auto" w:val="none"/>
      <w:shd w:fill="auto" w:color="auto" w:val="clear"/>
    </w:rPr>
  </w:style>
  <w:style w:customStyle="true" w:styleId="eSPISCCParagraphDefaultFont" w:type="character">
    <w:name w:val="eSPIS_CC_Paragraph Default Font"/>
    <w:basedOn w:val="Zadanifontodlomka"/>
    <w:rsid w:val="00633A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3AC8"/>
    <w:rPr>
      <w:bdr w:space="0" w:sz="0" w:color="auto" w:val="none"/>
      <w:shd w:fill="FFFFCC" w:color="auto" w:val="clear"/>
      <w:lang w:val="hr-HR"/>
    </w:rPr>
  </w:style>
  <w:style w:customStyle="true" w:styleId="PozadinaSvijetloCrvena" w:type="character">
    <w:name w:val="Pozadina_SvijetloCrvena"/>
    <w:basedOn w:val="eSPISCCParagraphDefaultFont"/>
    <w:rsid w:val="00633A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3A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413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B413B"/>
    <w:pPr>
      <w:ind w:left="720"/>
      <w:contextualSpacing/>
    </w:pPr>
    <w:rPr>
      <w:rFonts w:eastAsiaTheme="minorHAnsi"/>
    </w:rPr>
  </w:style>
  <w:style w:styleId="Tekstbalonia" w:type="paragraph">
    <w:name w:val="Balloon Text"/>
    <w:basedOn w:val="Normal"/>
    <w:link w:val="TekstbaloniaChar"/>
    <w:uiPriority w:val="99"/>
    <w:semiHidden/>
    <w:unhideWhenUsed/>
    <w:rsid w:val="00FB413B"/>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13B"/>
    <w:rPr>
      <w:rFonts w:ascii="Tahoma" w:cs="Tahoma" w:eastAsia="Times New Roman" w:hAnsi="Tahoma"/>
      <w:sz w:val="16"/>
      <w:szCs w:val="16"/>
      <w:lang w:eastAsia="hr-HR"/>
    </w:rPr>
  </w:style>
  <w:style w:styleId="Hiperveza" w:type="character">
    <w:name w:val="Hyperlink"/>
    <w:basedOn w:val="Zadanifontodlomka"/>
    <w:uiPriority w:val="99"/>
    <w:unhideWhenUsed/>
    <w:rsid w:val="00FB413B"/>
    <w:rPr>
      <w:color w:themeColor="hyperlink" w:val="0000FF"/>
      <w:u w:val="single"/>
    </w:rPr>
  </w:style>
  <w:style w:styleId="Tekstrezerviranogmjesta" w:type="character">
    <w:name w:val="Placeholder Text"/>
    <w:basedOn w:val="Zadanifontodlomka"/>
    <w:uiPriority w:val="99"/>
    <w:semiHidden/>
    <w:rsid w:val="00633AC8"/>
    <w:rPr>
      <w:color w:val="808080"/>
      <w:bdr w:color="auto" w:space="0" w:sz="0" w:val="none"/>
      <w:shd w:color="auto" w:fill="auto" w:val="clear"/>
    </w:rPr>
  </w:style>
  <w:style w:customStyle="1" w:styleId="eSPISCCParagraphDefaultFont" w:type="character">
    <w:name w:val="eSPIS_CC_Paragraph Default Font"/>
    <w:basedOn w:val="Zadanifontodlomka"/>
    <w:rsid w:val="00633A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3AC8"/>
    <w:rPr>
      <w:bdr w:color="auto" w:space="0" w:sz="0" w:val="none"/>
      <w:shd w:color="auto" w:fill="FFFFCC" w:val="clear"/>
      <w:lang w:val="hr-HR"/>
    </w:rPr>
  </w:style>
  <w:style w:customStyle="1" w:styleId="PozadinaSvijetloCrvena" w:type="character">
    <w:name w:val="Pozadina_SvijetloCrvena"/>
    <w:basedOn w:val="eSPISCCParagraphDefaultFont"/>
    <w:rsid w:val="00633A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3A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762719">
      <w:bodyDiv w:val="true"/>
      <w:marLeft w:val="0"/>
      <w:marRight w:val="0"/>
      <w:marTop w:val="0"/>
      <w:marBottom w:val="0"/>
      <w:divBdr>
        <w:top w:space="0" w:sz="0" w:color="auto" w:val="none"/>
        <w:left w:space="0" w:sz="0" w:color="auto" w:val="none"/>
        <w:bottom w:space="0" w:sz="0" w:color="auto" w:val="none"/>
        <w:right w:space="0" w:sz="0" w:color="auto" w:val="none"/>
      </w:divBdr>
    </w:div>
    <w:div w:id="1845438197">
      <w:bodyDiv w:val="true"/>
      <w:marLeft w:val="0"/>
      <w:marRight w:val="0"/>
      <w:marTop w:val="0"/>
      <w:marBottom w:val="0"/>
      <w:divBdr>
        <w:top w:space="0" w:sz="0" w:color="auto" w:val="none"/>
        <w:left w:space="0" w:sz="0" w:color="auto" w:val="none"/>
        <w:bottom w:space="0" w:sz="0" w:color="auto" w:val="none"/>
        <w:right w:space="0" w:sz="0" w:color="auto" w:val="none"/>
      </w:divBdr>
    </w:div>
    <w:div w:id="20660234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mailto:sanda.marinac@po.t-com.hr" TargetMode="Externa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866</properties:Words>
  <properties:Characters>4800</properties:Characters>
  <properties:Lines>138</properties:Lines>
  <properties:Paragraphs>51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2017-01-11T12:58:00Z</dcterms:created>
  <dc:creator>wsadmin</dc:creator>
  <cp:lastModifiedBy>wsadmin</cp:lastModifiedBy>
  <cp:lastPrinted>2017-01-11T13:12:00Z</cp:lastPrinted>
  <dcterms:modified xmlns:xsi="http://www.w3.org/2001/XMLSchema-instance" xsi:type="dcterms:W3CDTF">2017-01-11T13:13:00Z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