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acab" w14:paraId="903acab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 xml:space="preserve">Zagreb, </w:t>
      </w:r>
      <w:proofErr w:type="spellStart"/>
      <w:r w:rsidRPr="00F47E3D">
        <w:t>Amruševa</w:t>
      </w:r>
      <w:proofErr w:type="spellEnd"/>
      <w:r w:rsidRPr="00F47E3D">
        <w:t xml:space="preserve">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</w:r>
      <w:r w:rsidR="00E907D2">
        <w:t xml:space="preserve">          </w:t>
      </w:r>
      <w:r w:rsidR="00D17915">
        <w:t xml:space="preserve">    </w:t>
      </w:r>
      <w:proofErr w:type="spellStart"/>
      <w:r w:rsidR="00562131">
        <w:t>48</w:t>
      </w:r>
      <w:proofErr w:type="spellEnd"/>
      <w:r w:rsidR="00562131">
        <w:t xml:space="preserve"> </w:t>
      </w:r>
      <w:r w:rsidR="00576F95">
        <w:t>St-</w:t>
      </w:r>
      <w:proofErr w:type="spellStart"/>
      <w:r w:rsidR="001B1931">
        <w:t>6578</w:t>
      </w:r>
      <w:proofErr w:type="spellEnd"/>
      <w:r w:rsidR="001B1931">
        <w:t>/</w:t>
      </w:r>
      <w:proofErr w:type="spellStart"/>
      <w:r w:rsidR="001B1931">
        <w:t>16</w:t>
      </w:r>
      <w:proofErr w:type="spellEnd"/>
      <w:r w:rsidR="001B1931">
        <w:t>-</w:t>
      </w:r>
      <w:proofErr w:type="spellStart"/>
      <w:r w:rsidR="001B1931">
        <w:t>598</w:t>
      </w:r>
      <w:proofErr w:type="spellEnd"/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7D4AD8" w:rsidR="00325400" w:rsidRPr="00F47E3D">
      <w:pPr>
        <w:jc w:val="both"/>
      </w:pPr>
      <w:r w:rsidRPr="00F47E3D">
        <w:rPr>
          <w:bCs/>
        </w:rPr>
        <w:tab/>
      </w:r>
      <w:r w:rsidR="00DC5126">
        <w:rPr>
          <w:bCs/>
        </w:rPr>
        <w:t xml:space="preserve">        </w:t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</w:t>
      </w:r>
      <w:r w:rsidR="00562131">
        <w:t>Vesni Sremac Šoštar</w:t>
      </w:r>
      <w:r w:rsidR="00640341">
        <w:t xml:space="preserve">, </w:t>
      </w:r>
      <w:r w:rsidR="00D51C43" w:rsidRPr="00F47E3D">
        <w:t xml:space="preserve">u stečajnom </w:t>
      </w:r>
      <w:r w:rsidR="00640341">
        <w:t>postupku nad  stečajnim dužnikom</w:t>
      </w:r>
      <w:r w:rsidR="00D51C43" w:rsidRPr="00F47E3D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D51C43" w:rsidRPr="00F47E3D">
        <w:t xml:space="preserve">dana </w:t>
      </w:r>
      <w:r w:rsidR="004504E6">
        <w:t>9</w:t>
      </w:r>
      <w:r w:rsidR="00C86BB3">
        <w:t xml:space="preserve">. travnja </w:t>
      </w:r>
      <w:proofErr w:type="spellStart"/>
      <w:r w:rsidR="00C86BB3">
        <w:t>2019</w:t>
      </w:r>
      <w:proofErr w:type="spellEnd"/>
      <w:r w:rsidR="00C86BB3">
        <w:t>.</w:t>
      </w:r>
      <w:r w:rsidR="00A333BC">
        <w:t xml:space="preserve"> </w:t>
      </w:r>
      <w:r w:rsidR="006C17DB">
        <w:t xml:space="preserve"> </w:t>
      </w:r>
      <w:r w:rsidR="00D51C43" w:rsidRPr="00F47E3D">
        <w:t>godine</w:t>
      </w:r>
    </w:p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B477B" w:rsidP="002A6BE2" w:rsidR="002A6BE2">
      <w:pPr>
        <w:pStyle w:val="Odlomakpopisa"/>
        <w:numPr>
          <w:ilvl w:val="0"/>
          <w:numId w:val="11"/>
        </w:numPr>
        <w:jc w:val="both"/>
      </w:pPr>
      <w:r w:rsidRPr="00F47E3D">
        <w:t>Nalaže se stečajnom upravitelju da preda k</w:t>
      </w:r>
      <w:r w:rsidR="003D69DE" w:rsidRPr="00F47E3D">
        <w:t>upcu</w:t>
      </w:r>
      <w:r w:rsidR="000976EE" w:rsidRPr="00261983">
        <w:rPr>
          <w:color w:val="000000"/>
        </w:rPr>
        <w:t xml:space="preserve"> </w:t>
      </w:r>
      <w:r w:rsidR="002A6BE2">
        <w:t xml:space="preserve">EKOLOGIJA </w:t>
      </w:r>
      <w:proofErr w:type="spellStart"/>
      <w:r w:rsidR="002A6BE2">
        <w:t>ČERNI</w:t>
      </w:r>
      <w:proofErr w:type="spellEnd"/>
      <w:r w:rsidR="002A6BE2">
        <w:t xml:space="preserve"> d.o.o. </w:t>
      </w:r>
    </w:p>
    <w:p w:rsidRDefault="002A6BE2" w:rsidP="002A6BE2" w:rsidR="00B51EB9">
      <w:pPr>
        <w:jc w:val="both"/>
      </w:pPr>
      <w:r>
        <w:t xml:space="preserve">Zagreb, Martićeva </w:t>
      </w:r>
      <w:proofErr w:type="spellStart"/>
      <w:r>
        <w:t>31c</w:t>
      </w:r>
      <w:proofErr w:type="spellEnd"/>
      <w:r>
        <w:t xml:space="preserve">, 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26893712556</w:t>
      </w:r>
      <w:proofErr w:type="spellEnd"/>
      <w:r>
        <w:t xml:space="preserve"> </w:t>
      </w:r>
      <w:r w:rsidR="006C4E83">
        <w:t>nekretnine</w:t>
      </w:r>
      <w:r w:rsidR="00B51EB9">
        <w:t xml:space="preserve"> stečajnog dužnika</w:t>
      </w:r>
      <w:r w:rsidR="004504E6" w:rsidRPr="004504E6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E206C0">
        <w:t xml:space="preserve"> </w:t>
      </w:r>
      <w:r w:rsidR="00B51EB9">
        <w:t xml:space="preserve">i to: </w:t>
      </w:r>
    </w:p>
    <w:p w:rsidRDefault="002A6BE2" w:rsidP="002A6BE2" w:rsidR="004D5451">
      <w:pPr>
        <w:pStyle w:val="Odlomakpopisa"/>
        <w:numPr>
          <w:ilvl w:val="0"/>
          <w:numId w:val="15"/>
        </w:numPr>
        <w:jc w:val="both"/>
      </w:pPr>
      <w:r>
        <w:t xml:space="preserve">upisana u </w:t>
      </w:r>
      <w:proofErr w:type="spellStart"/>
      <w:r>
        <w:t>zk.ul</w:t>
      </w:r>
      <w:proofErr w:type="spellEnd"/>
      <w:r>
        <w:t xml:space="preserve">. br. </w:t>
      </w:r>
      <w:proofErr w:type="spellStart"/>
      <w:r>
        <w:t>25409</w:t>
      </w:r>
      <w:proofErr w:type="spellEnd"/>
      <w:r>
        <w:t xml:space="preserve"> k.o. Grad Zagreb, z.k.č.br. </w:t>
      </w:r>
      <w:proofErr w:type="spellStart"/>
      <w:r>
        <w:t>2502</w:t>
      </w:r>
      <w:proofErr w:type="spellEnd"/>
      <w:r>
        <w:t>/</w:t>
      </w:r>
      <w:proofErr w:type="spellStart"/>
      <w:r>
        <w:t>18</w:t>
      </w:r>
      <w:proofErr w:type="spellEnd"/>
      <w:r>
        <w:t xml:space="preserve">, koja čini </w:t>
      </w:r>
      <w:proofErr w:type="spellStart"/>
      <w:r>
        <w:t>ZK</w:t>
      </w:r>
      <w:proofErr w:type="spellEnd"/>
      <w:r>
        <w:t xml:space="preserve"> tijelo II – </w:t>
      </w:r>
      <w:proofErr w:type="spellStart"/>
      <w:r>
        <w:t>78</w:t>
      </w:r>
      <w:proofErr w:type="spellEnd"/>
      <w:r>
        <w:t>. Suvlasnički dio: 0,6/</w:t>
      </w:r>
      <w:proofErr w:type="spellStart"/>
      <w:r>
        <w:t>100</w:t>
      </w:r>
      <w:proofErr w:type="spellEnd"/>
      <w:r>
        <w:t xml:space="preserve"> ETAŽNO VLASNIŠTVO (E-</w:t>
      </w:r>
      <w:proofErr w:type="spellStart"/>
      <w:r>
        <w:t>78</w:t>
      </w:r>
      <w:proofErr w:type="spellEnd"/>
      <w:r>
        <w:t xml:space="preserve">), garaža oznake </w:t>
      </w:r>
      <w:proofErr w:type="spellStart"/>
      <w:r>
        <w:t>83</w:t>
      </w:r>
      <w:proofErr w:type="spellEnd"/>
      <w:r>
        <w:t xml:space="preserve"> na nivou (-2) objekta, površine </w:t>
      </w:r>
      <w:proofErr w:type="spellStart"/>
      <w:r>
        <w:t>18</w:t>
      </w:r>
      <w:proofErr w:type="spellEnd"/>
      <w:r>
        <w:t>,</w:t>
      </w:r>
      <w:proofErr w:type="spellStart"/>
      <w:r>
        <w:t>51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na lokaciji Zagreb, </w:t>
      </w:r>
      <w:proofErr w:type="spellStart"/>
      <w:r>
        <w:t>Jurkovićeva</w:t>
      </w:r>
      <w:proofErr w:type="spellEnd"/>
      <w:r>
        <w:t xml:space="preserve"> ulica.</w:t>
      </w:r>
    </w:p>
    <w:p w:rsidRDefault="002A6BE2" w:rsidP="002A6BE2" w:rsidR="002A6BE2">
      <w:pPr>
        <w:pStyle w:val="Odlomakpopisa"/>
        <w:numPr>
          <w:ilvl w:val="0"/>
          <w:numId w:val="15"/>
        </w:numPr>
        <w:jc w:val="both"/>
      </w:pPr>
    </w:p>
    <w:p w:rsidRDefault="001E0E34" w:rsidP="004E2FA1" w:rsidR="001E0E34" w:rsidRPr="00F47E3D">
      <w:pPr>
        <w:ind w:firstLine="708"/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790F17" w:rsidP="005D4988" w:rsidR="001E0E34" w:rsidRPr="00F47E3D">
      <w:pPr>
        <w:jc w:val="both"/>
      </w:pPr>
      <w:r>
        <w:tab/>
        <w:t>Rješenja</w:t>
      </w:r>
      <w:r w:rsidR="001E0E34" w:rsidRPr="00F47E3D">
        <w:t xml:space="preserve"> o</w:t>
      </w:r>
      <w:r w:rsidR="00C862FE" w:rsidRPr="00F47E3D">
        <w:t xml:space="preserve"> dosudi ovog suda broj St-</w:t>
      </w:r>
      <w:proofErr w:type="spellStart"/>
      <w:r w:rsidR="002A6BE2">
        <w:t>6578</w:t>
      </w:r>
      <w:proofErr w:type="spellEnd"/>
      <w:r w:rsidR="002A6BE2">
        <w:t>/</w:t>
      </w:r>
      <w:proofErr w:type="spellStart"/>
      <w:r w:rsidR="002A6BE2">
        <w:t>16</w:t>
      </w:r>
      <w:proofErr w:type="spellEnd"/>
      <w:r w:rsidR="002A6BE2">
        <w:t>-</w:t>
      </w:r>
      <w:proofErr w:type="spellStart"/>
      <w:r w:rsidR="002A6BE2">
        <w:t>564</w:t>
      </w:r>
      <w:proofErr w:type="spellEnd"/>
      <w:r w:rsidR="003C7446">
        <w:t xml:space="preserve"> </w:t>
      </w:r>
      <w:r>
        <w:t xml:space="preserve"> </w:t>
      </w:r>
      <w:r w:rsidR="00D51C43" w:rsidRPr="00F47E3D">
        <w:t>od</w:t>
      </w:r>
      <w:r w:rsidR="003C7446">
        <w:t xml:space="preserve"> </w:t>
      </w:r>
      <w:proofErr w:type="spellStart"/>
      <w:r w:rsidR="003C7446">
        <w:t>12</w:t>
      </w:r>
      <w:proofErr w:type="spellEnd"/>
      <w:r w:rsidR="003C7446">
        <w:t xml:space="preserve">. ožujka </w:t>
      </w:r>
      <w:proofErr w:type="spellStart"/>
      <w:r w:rsidR="003C7446">
        <w:t>2019.g</w:t>
      </w:r>
      <w:proofErr w:type="spellEnd"/>
      <w:r w:rsidR="003C7446">
        <w:t xml:space="preserve">., </w:t>
      </w:r>
      <w:r w:rsidR="00D51C43" w:rsidRPr="00F47E3D">
        <w:t xml:space="preserve"> </w:t>
      </w:r>
      <w:r w:rsidR="00F64CF5" w:rsidRPr="00F47E3D">
        <w:t xml:space="preserve">postalo je pravomoćno dana </w:t>
      </w:r>
      <w:r w:rsidR="00F168D4">
        <w:t>2</w:t>
      </w:r>
      <w:r w:rsidR="003C7446">
        <w:t xml:space="preserve">. travnja </w:t>
      </w:r>
      <w:proofErr w:type="spellStart"/>
      <w:r w:rsidR="003C7446">
        <w:t>2019</w:t>
      </w:r>
      <w:proofErr w:type="spellEnd"/>
      <w:r w:rsidR="003C7446">
        <w:t>.</w:t>
      </w:r>
      <w:r w:rsidR="00F168D4">
        <w:t xml:space="preserve"> godine </w:t>
      </w:r>
      <w:r w:rsidR="00ED6590">
        <w:t>i</w:t>
      </w:r>
      <w:r w:rsidR="006C4E83">
        <w:t xml:space="preserve"> </w:t>
      </w:r>
      <w:r w:rsidR="00BF364C">
        <w:t xml:space="preserve">kupac </w:t>
      </w:r>
      <w:r w:rsidR="008F4612">
        <w:t xml:space="preserve">je </w:t>
      </w:r>
      <w:r w:rsidR="00ED6590">
        <w:t>položio</w:t>
      </w:r>
      <w:r w:rsidR="001E0E34" w:rsidRPr="00F47E3D">
        <w:t xml:space="preserve"> </w:t>
      </w:r>
      <w:proofErr w:type="spellStart"/>
      <w:r w:rsidR="003D69DE" w:rsidRPr="00F47E3D">
        <w:t>kupovninu</w:t>
      </w:r>
      <w:proofErr w:type="spellEnd"/>
      <w:r w:rsidR="003D69DE" w:rsidRPr="00F47E3D">
        <w:t xml:space="preserve"> </w:t>
      </w:r>
      <w:r w:rsidR="00D51C43" w:rsidRPr="00F47E3D">
        <w:t xml:space="preserve">određenu u </w:t>
      </w:r>
      <w:r w:rsidR="00E431DD">
        <w:t>citiranim</w:t>
      </w:r>
      <w:r w:rsidR="006C4E83">
        <w:t xml:space="preserve"> </w:t>
      </w:r>
      <w:r w:rsidR="008F4612">
        <w:t>rješenj</w:t>
      </w:r>
      <w:r w:rsidR="00F168D4">
        <w:t>em</w:t>
      </w:r>
      <w:r w:rsidR="008F4612">
        <w:t xml:space="preserve"> o dosudi, </w:t>
      </w:r>
      <w:r w:rsidR="00CB1D66">
        <w:t>pa</w:t>
      </w:r>
      <w:r w:rsidR="007E6BE0" w:rsidRPr="00F47E3D">
        <w:t xml:space="preserve"> je</w:t>
      </w:r>
      <w:r w:rsidR="002C3533">
        <w:t xml:space="preserve">, stoga, </w:t>
      </w:r>
      <w:r w:rsidR="007E6BE0" w:rsidRPr="00F47E3D">
        <w:t xml:space="preserve">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7D4AD8">
        <w:t>9</w:t>
      </w:r>
      <w:r w:rsidR="008D435D">
        <w:t>. travnja</w:t>
      </w:r>
      <w:r w:rsidR="00310DB4">
        <w:t xml:space="preserve"> </w:t>
      </w:r>
      <w:proofErr w:type="spellStart"/>
      <w:r w:rsidR="00770DED">
        <w:t>2019</w:t>
      </w:r>
      <w:proofErr w:type="spellEnd"/>
      <w:r w:rsidR="00770DED">
        <w:t xml:space="preserve">. </w:t>
      </w:r>
      <w:r w:rsidR="00310DB4">
        <w:t>godine</w:t>
      </w:r>
      <w:r w:rsidR="006C17DB">
        <w:t xml:space="preserve"> </w:t>
      </w:r>
      <w:r w:rsidR="00A9454B">
        <w:t xml:space="preserve">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654C9">
        <w:tab/>
      </w:r>
      <w:r w:rsidRPr="00F47E3D">
        <w:t xml:space="preserve">SUDAC </w:t>
      </w:r>
    </w:p>
    <w:p w:rsidRDefault="001E0E34" w:rsidP="00624927" w:rsidR="00D4647D">
      <w:pPr>
        <w:pStyle w:val="Uvuenotijeloteksta"/>
        <w:ind w:firstLine="141" w:left="1983"/>
        <w:jc w:val="right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C3533">
        <w:t>Vesna Sremac Šoštar</w:t>
      </w:r>
      <w:r w:rsidR="008B0AEF">
        <w:t>,v.r.</w:t>
      </w:r>
    </w:p>
    <w:p w:rsidRDefault="00624927" w:rsidP="00624927" w:rsidR="00624927"/>
    <w:p w:rsidRDefault="00DC5126" w:rsidP="00624927" w:rsidR="00DC5126">
      <w:r>
        <w:t>Uputa o pravnom lijeku :</w:t>
      </w:r>
    </w:p>
    <w:p w:rsidRDefault="00113978" w:rsidP="00624927" w:rsidR="00DC5126">
      <w:r>
        <w:t>Protiv zaključka nije dopuštena</w:t>
      </w:r>
      <w:r w:rsidR="009A79C4">
        <w:t xml:space="preserve"> žalba.</w:t>
      </w:r>
    </w:p>
    <w:p w:rsidRDefault="002909D3" w:rsidP="00624927" w:rsidR="002909D3"/>
    <w:p w:rsidRDefault="008B0AEF" w:rsidR="008B0AE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8B0AEF" w:rsidR="008B0AE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5E7948" w:rsidP="008B0AEF" w:rsidR="005E7948" w:rsidRPr="00F47E3D">
      <w:pPr>
        <w:pStyle w:val="Odlomakpopisa"/>
        <w:jc w:val="both"/>
      </w:pPr>
    </w:p>
    <w:sectPr w:rsidSect="00DA4CB5" w:rsidR="005E7948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72A68"/>
    <w:multiLevelType w:val="hybridMultilevel"/>
    <w:tmpl w:val="9A564F8A"/>
    <w:lvl w:tplc="D5524FEC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2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4">
    <w:nsid w:val="19463ACC"/>
    <w:multiLevelType w:val="hybridMultilevel"/>
    <w:tmpl w:val="A642DA92"/>
    <w:lvl w:tplc="C6926B9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A375664"/>
    <w:multiLevelType w:val="hybridMultilevel"/>
    <w:tmpl w:val="1C403ED0"/>
    <w:lvl w:tplc="E31ADF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65A535F"/>
    <w:multiLevelType w:val="hybridMultilevel"/>
    <w:tmpl w:val="31A61C24"/>
    <w:lvl w:tplc="213C48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51F91706"/>
    <w:multiLevelType w:val="hybridMultilevel"/>
    <w:tmpl w:val="25DCD4A2"/>
    <w:lvl w:tplc="948095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70540C9A"/>
    <w:multiLevelType w:val="hybridMultilevel"/>
    <w:tmpl w:val="75F25088"/>
    <w:lvl w:tplc="5F92CA90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7CB62AA1"/>
    <w:multiLevelType w:val="hybridMultilevel"/>
    <w:tmpl w:val="EE5AA522"/>
    <w:lvl w:tplc="89DC53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DC54EF0"/>
    <w:multiLevelType w:val="hybridMultilevel"/>
    <w:tmpl w:val="F6EC730C"/>
    <w:lvl w:tplc="BD669E4A" w:ilvl="0">
      <w:start w:val="1"/>
      <w:numFmt w:val="decimal"/>
      <w:lvlText w:val="%1."/>
      <w:lvlJc w:val="left"/>
      <w:pPr>
        <w:ind w:hanging="375" w:left="32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7"/>
  </w:num>
  <w:num w:numId="8">
    <w:abstractNumId w:val="14"/>
  </w:num>
  <w:num w:numId="9">
    <w:abstractNumId w:val="10"/>
  </w:num>
  <w:num w:numId="10">
    <w:abstractNumId w:val="5"/>
  </w:num>
  <w:num w:numId="11">
    <w:abstractNumId w:val="13"/>
  </w:num>
  <w:num w:numId="12">
    <w:abstractNumId w:val="4"/>
  </w:num>
  <w:num w:numId="13">
    <w:abstractNumId w:val="12"/>
  </w:num>
  <w:num w:numId="14">
    <w:abstractNumId w:val="0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62B7E"/>
    <w:rsid w:val="00081850"/>
    <w:rsid w:val="000944DE"/>
    <w:rsid w:val="000976EE"/>
    <w:rsid w:val="000C1799"/>
    <w:rsid w:val="000C3008"/>
    <w:rsid w:val="000C3D74"/>
    <w:rsid w:val="000D0307"/>
    <w:rsid w:val="000D1C33"/>
    <w:rsid w:val="000D30BD"/>
    <w:rsid w:val="000F5ECF"/>
    <w:rsid w:val="00111909"/>
    <w:rsid w:val="00111B95"/>
    <w:rsid w:val="00113978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1931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0A1"/>
    <w:rsid w:val="00231261"/>
    <w:rsid w:val="00235B9E"/>
    <w:rsid w:val="00245D64"/>
    <w:rsid w:val="00261983"/>
    <w:rsid w:val="002637DE"/>
    <w:rsid w:val="002638BA"/>
    <w:rsid w:val="002654C9"/>
    <w:rsid w:val="002701B7"/>
    <w:rsid w:val="00271BAB"/>
    <w:rsid w:val="0027567A"/>
    <w:rsid w:val="0028723B"/>
    <w:rsid w:val="002909D3"/>
    <w:rsid w:val="00290D55"/>
    <w:rsid w:val="002A15BD"/>
    <w:rsid w:val="002A660B"/>
    <w:rsid w:val="002A6699"/>
    <w:rsid w:val="002A6BE2"/>
    <w:rsid w:val="002B1DD9"/>
    <w:rsid w:val="002B240F"/>
    <w:rsid w:val="002B6AE6"/>
    <w:rsid w:val="002C3533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10DB4"/>
    <w:rsid w:val="00325400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C7446"/>
    <w:rsid w:val="003D69DE"/>
    <w:rsid w:val="003E14B6"/>
    <w:rsid w:val="00403A0C"/>
    <w:rsid w:val="00411420"/>
    <w:rsid w:val="00423C6F"/>
    <w:rsid w:val="0043554B"/>
    <w:rsid w:val="00442DF4"/>
    <w:rsid w:val="004504E6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D5451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62131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D4988"/>
    <w:rsid w:val="005E0F25"/>
    <w:rsid w:val="005E5E2A"/>
    <w:rsid w:val="005E6BEE"/>
    <w:rsid w:val="005E6F36"/>
    <w:rsid w:val="005E7948"/>
    <w:rsid w:val="005F08FD"/>
    <w:rsid w:val="005F0DB2"/>
    <w:rsid w:val="005F1969"/>
    <w:rsid w:val="00601D24"/>
    <w:rsid w:val="00605F01"/>
    <w:rsid w:val="00621876"/>
    <w:rsid w:val="00622641"/>
    <w:rsid w:val="00622E4F"/>
    <w:rsid w:val="00624927"/>
    <w:rsid w:val="00624C1B"/>
    <w:rsid w:val="00632778"/>
    <w:rsid w:val="00640341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A298A"/>
    <w:rsid w:val="006B022F"/>
    <w:rsid w:val="006B6770"/>
    <w:rsid w:val="006C1755"/>
    <w:rsid w:val="006C17DB"/>
    <w:rsid w:val="006C48A9"/>
    <w:rsid w:val="006C4E83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447D0"/>
    <w:rsid w:val="007676E6"/>
    <w:rsid w:val="00770DC0"/>
    <w:rsid w:val="00770DED"/>
    <w:rsid w:val="00774428"/>
    <w:rsid w:val="0077520A"/>
    <w:rsid w:val="00783D65"/>
    <w:rsid w:val="00786005"/>
    <w:rsid w:val="00787F10"/>
    <w:rsid w:val="00790F17"/>
    <w:rsid w:val="007910D0"/>
    <w:rsid w:val="00793B9B"/>
    <w:rsid w:val="00793BAE"/>
    <w:rsid w:val="007961F5"/>
    <w:rsid w:val="007A42C8"/>
    <w:rsid w:val="007B1EFF"/>
    <w:rsid w:val="007B3F49"/>
    <w:rsid w:val="007B475E"/>
    <w:rsid w:val="007B6FF9"/>
    <w:rsid w:val="007D4AD8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7E60"/>
    <w:rsid w:val="00893E1F"/>
    <w:rsid w:val="008B0AEF"/>
    <w:rsid w:val="008B5D60"/>
    <w:rsid w:val="008C6230"/>
    <w:rsid w:val="008C76A0"/>
    <w:rsid w:val="008D17BB"/>
    <w:rsid w:val="008D435D"/>
    <w:rsid w:val="008E0FE3"/>
    <w:rsid w:val="008E10AB"/>
    <w:rsid w:val="008E4B17"/>
    <w:rsid w:val="008E53D7"/>
    <w:rsid w:val="008E676A"/>
    <w:rsid w:val="008F4612"/>
    <w:rsid w:val="009003AA"/>
    <w:rsid w:val="00901154"/>
    <w:rsid w:val="009300D1"/>
    <w:rsid w:val="00931687"/>
    <w:rsid w:val="009329E7"/>
    <w:rsid w:val="00933442"/>
    <w:rsid w:val="009361E7"/>
    <w:rsid w:val="00951FE9"/>
    <w:rsid w:val="0098097C"/>
    <w:rsid w:val="00985634"/>
    <w:rsid w:val="00990571"/>
    <w:rsid w:val="0099101E"/>
    <w:rsid w:val="009A79A1"/>
    <w:rsid w:val="009A79C4"/>
    <w:rsid w:val="009B22C5"/>
    <w:rsid w:val="009B509F"/>
    <w:rsid w:val="009B557C"/>
    <w:rsid w:val="009C4A8C"/>
    <w:rsid w:val="009C7E47"/>
    <w:rsid w:val="009D2473"/>
    <w:rsid w:val="009D3C0B"/>
    <w:rsid w:val="009E4DC8"/>
    <w:rsid w:val="009F335A"/>
    <w:rsid w:val="009F3AA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5AC3"/>
    <w:rsid w:val="00AC7A97"/>
    <w:rsid w:val="00AE5FE3"/>
    <w:rsid w:val="00AF21A8"/>
    <w:rsid w:val="00B017EB"/>
    <w:rsid w:val="00B13A35"/>
    <w:rsid w:val="00B17A89"/>
    <w:rsid w:val="00B17DA6"/>
    <w:rsid w:val="00B251FE"/>
    <w:rsid w:val="00B27198"/>
    <w:rsid w:val="00B4186D"/>
    <w:rsid w:val="00B51EB9"/>
    <w:rsid w:val="00B53AF1"/>
    <w:rsid w:val="00B56BC8"/>
    <w:rsid w:val="00B71A96"/>
    <w:rsid w:val="00B747F6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364C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86BB3"/>
    <w:rsid w:val="00C97B0E"/>
    <w:rsid w:val="00CA6282"/>
    <w:rsid w:val="00CB1D66"/>
    <w:rsid w:val="00CB45B2"/>
    <w:rsid w:val="00CB607C"/>
    <w:rsid w:val="00CC0D1E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17915"/>
    <w:rsid w:val="00D20986"/>
    <w:rsid w:val="00D227DA"/>
    <w:rsid w:val="00D25817"/>
    <w:rsid w:val="00D329D4"/>
    <w:rsid w:val="00D40209"/>
    <w:rsid w:val="00D42AC1"/>
    <w:rsid w:val="00D4477C"/>
    <w:rsid w:val="00D4647D"/>
    <w:rsid w:val="00D476F5"/>
    <w:rsid w:val="00D51C43"/>
    <w:rsid w:val="00D54D33"/>
    <w:rsid w:val="00D67074"/>
    <w:rsid w:val="00D7703D"/>
    <w:rsid w:val="00D83677"/>
    <w:rsid w:val="00D96B9F"/>
    <w:rsid w:val="00D972CD"/>
    <w:rsid w:val="00DA38E9"/>
    <w:rsid w:val="00DA3A98"/>
    <w:rsid w:val="00DA4CB5"/>
    <w:rsid w:val="00DB41A4"/>
    <w:rsid w:val="00DB421B"/>
    <w:rsid w:val="00DB477B"/>
    <w:rsid w:val="00DB5316"/>
    <w:rsid w:val="00DC1442"/>
    <w:rsid w:val="00DC2695"/>
    <w:rsid w:val="00DC2A58"/>
    <w:rsid w:val="00DC5126"/>
    <w:rsid w:val="00DD6E6F"/>
    <w:rsid w:val="00E02E10"/>
    <w:rsid w:val="00E101B9"/>
    <w:rsid w:val="00E206C0"/>
    <w:rsid w:val="00E22A2E"/>
    <w:rsid w:val="00E2774C"/>
    <w:rsid w:val="00E311FB"/>
    <w:rsid w:val="00E31235"/>
    <w:rsid w:val="00E40CB9"/>
    <w:rsid w:val="00E417BA"/>
    <w:rsid w:val="00E431DD"/>
    <w:rsid w:val="00E519E5"/>
    <w:rsid w:val="00E65FFB"/>
    <w:rsid w:val="00E67818"/>
    <w:rsid w:val="00E84E47"/>
    <w:rsid w:val="00E907D2"/>
    <w:rsid w:val="00E93CE1"/>
    <w:rsid w:val="00EA0B3B"/>
    <w:rsid w:val="00EA7225"/>
    <w:rsid w:val="00EA7770"/>
    <w:rsid w:val="00EB4227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168D4"/>
    <w:rsid w:val="00F32408"/>
    <w:rsid w:val="00F3611F"/>
    <w:rsid w:val="00F47E3D"/>
    <w:rsid w:val="00F615B0"/>
    <w:rsid w:val="00F64CF5"/>
    <w:rsid w:val="00F71DF6"/>
    <w:rsid w:val="00F7487A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D5996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373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85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Ekologija Černi d.o.o.</izvorni_sadrzaj>
    <derivirana_varijabla naziv="DomainObject.Primjedba_1">Ekologija Černi d.o.o.</derivirana_varijabla>
  </DomainObject.Primjedba>
  <DomainObject.Oznaka>
    <izvorni_sadrzaj>St-6578/2016-608</izvorni_sadrzaj>
    <derivirana_varijabla naziv="DomainObject.Oznaka_1">St-6578/2016-608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>St-6578/2016-608</izvorni_sadrzaj>
    <derivirana_varijabla naziv="DomainObject.PoslovniBrojDokumenta_1">St-6578/2016-608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78742307417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85821130368</item>
      <item>, OIB 78742307417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200</properties:Words>
  <properties:Characters>1101</properties:Characters>
  <properties:Lines>37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2019-04-09T12:02:00Z</dcterms:created>
  <dc:creator>kraljicn</dc:creator>
  <cp:lastModifiedBy>Vinka Mihalinčić</cp:lastModifiedBy>
  <cp:lastPrinted>2019-04-09T12:17:00Z</cp:lastPrinted>
  <dcterms:modified xmlns:xsi="http://www.w3.org/2001/XMLSchema-instance" xsi:type="dcterms:W3CDTF">2019-04-09T12:17:00Z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St-6578/2016-608 / Odluka - Zaključak (St-6578-16-zaključak_o_predaji_nekretnine_kao_kupcu_-_EKOLOGIJA_ČERNI.docx)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