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1ffe" w14:paraId="d631ffe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r w:rsidRPr="0066045A">
        <w:rPr>
          <w:b/>
        </w:rPr>
        <w:t>Sukoišanska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r w:rsidRPr="0066045A">
        <w:rPr>
          <w:b/>
        </w:rPr>
        <w:t xml:space="preserve">Posl.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7C3173">
        <w:rPr>
          <w:b/>
        </w:rPr>
        <w:t>2046</w:t>
      </w:r>
      <w:r w:rsidR="009E20CB" w:rsidRPr="0066045A">
        <w:rPr>
          <w:b/>
        </w:rPr>
        <w:t>/1</w:t>
      </w:r>
      <w:r w:rsidR="007C3173">
        <w:rPr>
          <w:b/>
        </w:rPr>
        <w:t>6</w:t>
      </w:r>
    </w:p>
    <w:p w:rsidRDefault="0066045A" w:rsidP="007C3173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1D7B28" w:rsidR="00FE05D0">
      <w:pPr>
        <w:jc w:val="both"/>
        <w:rPr>
          <w:b/>
        </w:rPr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7C3173">
        <w:t>nad dužnikom</w:t>
      </w:r>
      <w:r w:rsidR="00EB2BBC" w:rsidRPr="0066045A">
        <w:t>:</w:t>
      </w:r>
      <w:r w:rsidR="00A95EAE">
        <w:t xml:space="preserve"> </w:t>
      </w:r>
      <w:r w:rsidR="00A95EAE" w:rsidRPr="00A95EAE">
        <w:rPr>
          <w:b/>
        </w:rPr>
        <w:t>ŠEST za trgovinu i grafičke usluge, društvo s ograničenom odgovornošću, Hercegovačka 28, Split, OIB: 69169898262, MBS: 060219123</w:t>
      </w:r>
    </w:p>
    <w:p w:rsidRDefault="00A95EAE" w:rsidP="001D7B28" w:rsidR="00A95EAE" w:rsidRPr="00A95EAE">
      <w:pPr>
        <w:jc w:val="both"/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</w:t>
      </w:r>
      <w:r w:rsidR="00A95EAE">
        <w:t>e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</w:t>
      </w:r>
      <w:r w:rsidR="00A95EAE">
        <w:t>o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A95EAE">
        <w:rPr>
          <w:b/>
          <w:u w:val="single"/>
        </w:rPr>
        <w:t>9,00 sati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B431D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C3173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95EAE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3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3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3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3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3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3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3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3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St-2046/2016</izvorni_sadrzaj>
    <derivirana_varijabla naziv="DomainObject.Predmet.OznakaBroj_1">St-2046/2016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 za trgovinu i grafičke usluge, društvo s ograničenom odgovornošću</izvorni_sadrzaj>
    <derivirana_varijabla naziv="DomainObject.Predmet.ProtustrankaFormated_1">  ŠEST za trgovinu i grafičke usluge, društvo s ograničenom odgovornošću</derivirana_varijabla>
  </DomainObject.Predmet.ProtustrankaFormated>
  <DomainObject.Predmet.ProtustrankaFormatedOIB>
    <izvorni_sadrzaj>  ŠEST za trgovinu i grafičke usluge, društvo s ograničenom odgovornošću, OIB 69169898262</izvorni_sadrzaj>
    <derivirana_varijabla naziv="DomainObject.Predmet.ProtustrankaFormatedOIB_1">  ŠEST za trgovinu i grafičke usluge, društvo s ograničenom odgovornošću, OIB 69169898262</derivirana_varijabla>
  </DomainObject.Predmet.ProtustrankaFormatedOIB>
  <DomainObject.Predmet.ProtustrankaFormatedWithAdress>
    <izvorni_sadrzaj> ŠEST za trgovinu i grafičke usluge, društvo s ograničenom odgovornošću, Hercegovačka 28, 21000 Split</izvorni_sadrzaj>
    <derivirana_varijabla naziv="DomainObject.Predmet.ProtustrankaFormatedWithAdress_1"> ŠEST za trgovinu i grafičke usluge, društvo s ograničenom odgovornošću, Hercegovačka 28, 21000 Split</derivirana_varijabla>
  </DomainObject.Predmet.ProtustrankaFormatedWithAdress>
  <DomainObject.Predmet.ProtustrankaFormatedWithAdressOIB>
    <izvorni_sadrzaj> ŠEST za trgovinu i grafičke usluge, društvo s ograničenom odgovornošću, OIB 69169898262, Hercegovačka 28, 21000 Split</izvorni_sadrzaj>
    <derivirana_varijabla naziv="DomainObject.Predmet.ProtustrankaFormatedWithAdressOIB_1"> ŠEST za trgovinu i grafičke usluge, društvo s ograničenom odgovornošću, OIB 69169898262, Hercegovačka 28, 21000 Split</derivirana_varijabla>
  </DomainObject.Predmet.ProtustrankaFormatedWithAdressOIB>
  <DomainObject.Predmet.ProtustrankaWithAdress>
    <izvorni_sadrzaj>ŠEST za trgovinu i grafičke usluge, društvo s ograničenom odgovornošću Hercegovačka 28, 21000 Split</izvorni_sadrzaj>
    <derivirana_varijabla naziv="DomainObject.Predmet.ProtustrankaWithAdress_1">ŠEST za trgovinu i grafičke usluge, društvo s ograničenom odgovornošću Hercegovačka 28, 21000 Split</derivirana_varijabla>
  </DomainObject.Predmet.ProtustrankaWithAdress>
  <DomainObject.Predmet.ProtustrankaWithAdressOIB>
    <izvorni_sadrzaj>ŠEST za trgovinu i grafičke usluge, društvo s ograničenom odgovornošću, OIB 69169898262, Hercegovačka 28, 21000 Split</izvorni_sadrzaj>
    <derivirana_varijabla naziv="DomainObject.Predmet.ProtustrankaWithAdressOIB_1">ŠEST za trgovinu i grafičke usluge, društvo s ograničenom odgovornošću, OIB 69169898262, Hercegovačka 28, 21000 Split</derivirana_varijabla>
  </DomainObject.Predmet.ProtustrankaWithAdressOIB>
  <DomainObject.Predmet.ProtustrankaNazivFormated>
    <izvorni_sadrzaj>ŠEST za trgovinu i grafičke usluge, društvo s ograničenom odgovornošću</izvorni_sadrzaj>
    <derivirana_varijabla naziv="DomainObject.Predmet.ProtustrankaNazivFormated_1">ŠEST za trgovinu i grafičke usluge, društvo s ograničenom odgovornošću</derivirana_varijabla>
  </DomainObject.Predmet.ProtustrankaNazivFormated>
  <DomainObject.Predmet.ProtustrankaNazivFormatedOIB>
    <izvorni_sadrzaj>ŠEST za trgovinu i grafičke usluge, društvo s ograničenom odgovornošću, OIB 69169898262</izvorni_sadrzaj>
    <derivirana_varijabla naziv="DomainObject.Predmet.ProtustrankaNazivFormatedOIB_1">ŠEST za trgovinu i grafičke usluge, društvo s ograničenom odgovornošću, OIB 69169898262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874755.35</izvorni_sadrzaj>
    <derivirana_varijabla naziv="DomainObject.Predmet.TrenutnaVrijednost_1">874755.35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ŠEST za trgovinu i grafičke usluge, društvo s ograničenom odgovornošću</item>
    </izvorni_sadrzaj>
    <derivirana_varijabla naziv="DomainObject.Predmet.ProtuStrankaListFormated_1">
      <item>ŠEST za trgovinu i grafičke usluge, društvo s ograničenom odgovornošću</item>
    </derivirana_varijabla>
  </DomainObject.Predmet.ProtuStrankaListFormated>
  <DomainObject.Predmet.ProtuStrankaListFormatedOIB>
    <izvorni_sadrzaj>
      <item>ŠEST za trgovinu i grafičke usluge, društvo s ograničenom odgovornošću, OIB 69169898262</item>
    </izvorni_sadrzaj>
    <derivirana_varijabla naziv="DomainObject.Predmet.ProtuStrankaListFormatedOIB_1">
      <item>ŠEST za trgovinu i grafičke usluge, društvo s ograničenom odgovornošću, OIB 69169898262</item>
    </derivirana_varijabla>
  </DomainObject.Predmet.ProtuStrankaListFormatedOIB>
  <DomainObject.Predmet.ProtuStrankaListFormatedWithAdress>
    <izvorni_sadrzaj>
      <item>ŠEST za trgovinu i grafičke usluge, društvo s ograničenom odgovornošću, Hercegovačka 28, 21000 Split</item>
    </izvorni_sadrzaj>
    <derivirana_varijabla naziv="DomainObject.Predmet.ProtuStrankaListFormatedWithAdress_1">
      <item>ŠEST za trgovinu i grafičke usluge, društvo s ograničenom odgovornošću, Hercegovačka 28, 21000 Split</item>
    </derivirana_varijabla>
  </DomainObject.Predmet.ProtuStrankaListFormatedWithAdress>
  <DomainObject.Predmet.ProtuStrankaListFormatedWithAdressOIB>
    <izvorni_sadrzaj>
      <item>ŠEST za trgovinu i grafičke usluge, društvo s ograničenom odgovornošću, OIB 69169898262, Hercegovačka 28, 21000 Split</item>
    </izvorni_sadrzaj>
    <derivirana_varijabla naziv="DomainObject.Predmet.ProtuStrankaListFormatedWithAdressOIB_1">
      <item>ŠEST za trgovinu i grafičke usluge, društvo s ograničenom odgovornošću, OIB 69169898262, Hercegovačka 28, 21000 Split</item>
    </derivirana_varijabla>
  </DomainObject.Predmet.ProtuStrankaListFormatedWithAdressOIB>
  <DomainObject.Predmet.ProtuStrankaListNazivFormated>
    <izvorni_sadrzaj>
      <item>ŠEST za trgovinu i grafičke usluge, društvo s ograničenom odgovornošću</item>
    </izvorni_sadrzaj>
    <derivirana_varijabla naziv="DomainObject.Predmet.ProtuStrankaListNazivFormated_1">
      <item>ŠEST za trgovinu i grafičke usluge, društvo s ograničenom odgovornošću</item>
    </derivirana_varijabla>
  </DomainObject.Predmet.ProtuStrankaListNazivFormated>
  <DomainObject.Predmet.ProtuStrankaListNazivFormatedOIB>
    <izvorni_sadrzaj>
      <item>ŠEST za trgovinu i grafičke usluge, društvo s ograničenom odgovornošću, OIB 69169898262</item>
    </izvorni_sadrzaj>
    <derivirana_varijabla naziv="DomainObject.Predmet.ProtuStrankaListNazivFormatedOIB_1">
      <item>ŠEST za trgovinu i grafičke usluge, društvo s ograničenom odgovornošću, OIB 69169898262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ŠEST za trgovinu i grafičke usluge, društvo s ograničenom odgovornošću</izvorni_sadrzaj>
    <derivirana_varijabla naziv="DomainObject.Predmet.ProtustrankaIDrugi_1">ŠEST za trgovinu i grafičke usluge,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ŠEST za trgovinu i grafičke usluge, društvo s ograničenom odgovornošću, OIB 69169898262, Hercegovačka 28, 21000 Split</izvorni_sadrzaj>
    <derivirana_varijabla naziv="DomainObject.Predmet.ProtustrankaIDrugiAdressOIB_1">ŠEST za trgovinu i grafičke usluge, društvo s ograničenom odgovornošću, OIB 69169898262, Hercegovačka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 za trgovinu i grafičke usluge, društvo s ograničenom odgovornošću</item>
      <item>RH, Ministarstvo financija</item>
      <item>Županijsko državno odvjetništvo</item>
    </izvorni_sadrzaj>
    <derivirana_varijabla naziv="DomainObject.Predmet.SudioniciListNaziv_1">
      <item>ŠEST za trgovinu i grafičke usluge, društvo s ograničenom odgovornošću</item>
      <item>RH, Ministarstvo financija</item>
      <item>Županijsko državno odvjetništvo</item>
    </derivirana_varijabla>
  </DomainObject.Predmet.SudioniciListNaziv>
  <DomainObject.Predmet.SudioniciListAdressOIB>
    <izvorni_sadrzaj>
      <item>ŠEST za trgovinu i grafičke usluge, društvo s ograničenom odgovornošću, OIB 69169898262, Hercegovačka 28,21000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ŠEST za trgovinu i grafičke usluge, društvo s ograničenom odgovornošću, OIB 69169898262, Hercegovačka 28,21000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69169898262</item>
      <item>, OIB 18683136487</item>
      <item>, OIB 70793241859</item>
    </izvorni_sadrzaj>
    <derivirana_varijabla naziv="DomainObject.Predmet.SudioniciListNazivOIB_1">
      <item>, OIB 69169898262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843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2018-03-29T12:25:00Z</dcterms:created>
  <dc:creator>kfrankovic</dc:creator>
  <cp:lastModifiedBy>Katarina Franković</cp:lastModifiedBy>
  <cp:lastPrinted>2018-03-29T11:49:00Z</cp:lastPrinted>
  <dcterms:modified xmlns:xsi="http://www.w3.org/2001/XMLSchema-instance" xsi:type="dcterms:W3CDTF">2018-03-29T12:46:00Z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 2046.docx)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