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876c" w14:paraId="035876c" w:rsidRDefault="00011F2C" w:rsidP="008615FD" w:rsidR="00011F2C" w:rsidRPr="006473A4">
      <w:pPr>
        <w15:collapsed w:val="false"/>
        <w:rPr>
          <w:rStyle w:val="Naglaeno"/>
          <w:b w:val="false"/>
        </w:rPr>
      </w:pPr>
    </w:p>
    <w:p w:rsidRDefault="008615FD" w:rsidP="008615FD" w:rsidR="008615FD" w:rsidRPr="006473A4">
      <w:r w:rsidRPr="006473A4">
        <w:rPr>
          <w:rStyle w:val="Naglaeno"/>
        </w:rPr>
        <w:t xml:space="preserve">             </w:t>
      </w:r>
      <w:r w:rsidR="00574060" w:rsidRPr="006473A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473A4"/>
    <w:p w:rsidRDefault="008615FD" w:rsidP="008615FD" w:rsidR="008615FD" w:rsidRPr="006473A4">
      <w:pPr>
        <w:ind w:hanging="720" w:left="360"/>
        <w:rPr>
          <w:b/>
        </w:rPr>
      </w:pPr>
      <w:r w:rsidRPr="006473A4">
        <w:rPr>
          <w:b/>
        </w:rPr>
        <w:t xml:space="preserve">     </w:t>
      </w:r>
      <w:r w:rsidR="00A8162D" w:rsidRPr="006473A4">
        <w:rPr>
          <w:b/>
        </w:rPr>
        <w:t xml:space="preserve">   </w:t>
      </w:r>
      <w:r w:rsidRPr="006473A4">
        <w:rPr>
          <w:b/>
        </w:rPr>
        <w:t>REPUBLIKA HRVATSKA</w:t>
      </w:r>
    </w:p>
    <w:p w:rsidRDefault="008615FD" w:rsidP="00D61455" w:rsidR="00614EE3" w:rsidRPr="006473A4">
      <w:pPr>
        <w:ind w:hanging="720" w:left="360"/>
      </w:pPr>
      <w:r w:rsidRPr="006473A4">
        <w:t xml:space="preserve">     TRGOVAČKI SUD U OSIJEKU</w:t>
      </w:r>
    </w:p>
    <w:p w:rsidRDefault="00D27785" w:rsidP="008615FD" w:rsidR="00D27785" w:rsidRPr="006473A4"/>
    <w:p w:rsidRDefault="00614EE3" w:rsidP="00614EE3" w:rsidR="00614EE3" w:rsidRPr="006473A4">
      <w:pPr>
        <w:jc w:val="center"/>
      </w:pPr>
      <w:r w:rsidRPr="006473A4">
        <w:rPr>
          <w:color w:val="000000"/>
        </w:rPr>
        <w:t>REPUBLIKA HRVATSKA</w:t>
      </w:r>
    </w:p>
    <w:p w:rsidRDefault="00614EE3" w:rsidP="00614EE3" w:rsidR="00614EE3" w:rsidRPr="006473A4">
      <w:pPr>
        <w:jc w:val="center"/>
      </w:pPr>
      <w:r w:rsidRPr="006473A4">
        <w:rPr>
          <w:color w:val="000000"/>
        </w:rPr>
        <w:t>R J E Š E N J E</w:t>
      </w:r>
    </w:p>
    <w:p w:rsidRDefault="00D27785" w:rsidP="00D61455" w:rsidR="00D27785" w:rsidRPr="006473A4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6473A4">
      <w:pPr>
        <w:rPr>
          <w:b/>
          <w:bCs/>
        </w:rPr>
      </w:pPr>
    </w:p>
    <w:p w:rsidRDefault="0053133B" w:rsidP="0053133B" w:rsidR="0053133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Zagreb, Zagreb, Savska cesta 41, OIB: 18683136487, zastupana po Županijskom državnom odvjetništvu u Zagrebu, za otvaranje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15553843883, dana 28. ožujka 2018. godine </w:t>
      </w:r>
    </w:p>
    <w:p w:rsidRDefault="009642D8" w:rsidP="009642D8" w:rsidR="009642D8" w:rsidRPr="006473A4">
      <w:pPr>
        <w:autoSpaceDE w:val="false"/>
        <w:autoSpaceDN w:val="false"/>
        <w:adjustRightInd w:val="false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r i j e š i o  j 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numPr>
          <w:ilvl w:val="0"/>
          <w:numId w:val="13"/>
        </w:numPr>
        <w:jc w:val="both"/>
      </w:pPr>
      <w:r w:rsidRPr="006473A4">
        <w:t>Privremeno</w:t>
      </w:r>
      <w:r w:rsidR="00D44B59" w:rsidRPr="006473A4">
        <w:t>j</w:t>
      </w:r>
      <w:r w:rsidRPr="006473A4">
        <w:t xml:space="preserve"> stečajno</w:t>
      </w:r>
      <w:r w:rsidR="00D44B59" w:rsidRPr="006473A4">
        <w:t>j upraviteljici</w:t>
      </w:r>
      <w:r w:rsidRPr="006473A4">
        <w:t xml:space="preserve"> </w:t>
      </w:r>
      <w:proofErr w:type="spellStart"/>
      <w:r w:rsidR="0053133B">
        <w:t>Julki</w:t>
      </w:r>
      <w:proofErr w:type="spellEnd"/>
      <w:r w:rsidR="0053133B">
        <w:t xml:space="preserve"> Bandić OIB: 04946287686, sa sjedištem i poslovnom adresom Osijek, </w:t>
      </w:r>
      <w:r w:rsidR="0053133B">
        <w:rPr>
          <w:rStyle w:val="st1"/>
        </w:rPr>
        <w:t xml:space="preserve">Stjepana Radića 14 </w:t>
      </w:r>
      <w:r w:rsidR="0053133B">
        <w:t>i adresom prebivališta Osijek, Ilirska 11</w:t>
      </w:r>
      <w:r w:rsidR="00AB433A" w:rsidRPr="006473A4">
        <w:t xml:space="preserve">, </w:t>
      </w:r>
      <w:r w:rsidRPr="006473A4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6473A4">
      <w:pPr>
        <w:ind w:left="360"/>
        <w:jc w:val="both"/>
      </w:pPr>
    </w:p>
    <w:p w:rsidRDefault="00D34EF0" w:rsidP="009642D8" w:rsidR="009642D8" w:rsidRPr="0053133B">
      <w:pPr>
        <w:numPr>
          <w:ilvl w:val="0"/>
          <w:numId w:val="13"/>
        </w:numPr>
        <w:jc w:val="both"/>
        <w:rPr>
          <w:lang w:eastAsia="x-none" w:val="x-none"/>
        </w:rPr>
      </w:pPr>
      <w:r w:rsidRPr="006473A4">
        <w:rPr>
          <w:lang w:eastAsia="x-none" w:val="x-none"/>
        </w:rPr>
        <w:t>Nalaže se računovodstvu ovoga suda da iz Fonda za namirenje troškova stečajnog postupka izvrši isplatu</w:t>
      </w:r>
      <w:r w:rsidR="009642D8" w:rsidRPr="006473A4">
        <w:rPr>
          <w:lang w:eastAsia="x-none" w:val="x-none"/>
        </w:rPr>
        <w:t xml:space="preserve"> privremeno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stečajno</w:t>
      </w:r>
      <w:r w:rsidR="002E038D" w:rsidRPr="006473A4">
        <w:rPr>
          <w:lang w:eastAsia="x-none"/>
        </w:rPr>
        <w:t>j</w:t>
      </w:r>
      <w:r w:rsidR="009642D8" w:rsidRPr="006473A4">
        <w:rPr>
          <w:lang w:eastAsia="x-none" w:val="x-none"/>
        </w:rPr>
        <w:t xml:space="preserve"> upravitelj</w:t>
      </w:r>
      <w:r w:rsidR="002E038D" w:rsidRPr="006473A4">
        <w:rPr>
          <w:lang w:eastAsia="x-none"/>
        </w:rPr>
        <w:t>ici</w:t>
      </w:r>
      <w:r w:rsidR="009642D8" w:rsidRPr="006473A4">
        <w:rPr>
          <w:lang w:eastAsia="x-none" w:val="x-none"/>
        </w:rPr>
        <w:t xml:space="preserve"> na nje</w:t>
      </w:r>
      <w:r w:rsidR="002E038D" w:rsidRPr="006473A4">
        <w:rPr>
          <w:lang w:eastAsia="x-none"/>
        </w:rPr>
        <w:t>n</w:t>
      </w:r>
      <w:r w:rsidR="009642D8" w:rsidRPr="006473A4">
        <w:rPr>
          <w:lang w:eastAsia="x-none" w:val="x-none"/>
        </w:rPr>
        <w:t xml:space="preserve"> žiro-račun </w:t>
      </w:r>
      <w:r w:rsidRPr="006473A4">
        <w:rPr>
          <w:lang w:eastAsia="x-none"/>
        </w:rPr>
        <w:t xml:space="preserve">IBAN </w:t>
      </w:r>
      <w:r w:rsidR="009642D8" w:rsidRPr="006473A4">
        <w:rPr>
          <w:lang w:eastAsia="x-none" w:val="x-none"/>
        </w:rPr>
        <w:t xml:space="preserve">broj </w:t>
      </w:r>
      <w:r w:rsidR="0053133B" w:rsidRPr="0053133B">
        <w:t xml:space="preserve">HR0341240033127000636 </w:t>
      </w:r>
      <w:r w:rsidR="009642D8" w:rsidRPr="0053133B">
        <w:rPr>
          <w:lang w:eastAsia="x-none" w:val="x-none"/>
        </w:rPr>
        <w:t>a pripadajuće poreze i doprinose na odgovarajuće žiro-račune.</w:t>
      </w:r>
      <w:r w:rsidRPr="0053133B">
        <w:rPr>
          <w:lang w:eastAsia="x-none"/>
        </w:rPr>
        <w:t xml:space="preserve"> </w:t>
      </w:r>
    </w:p>
    <w:p w:rsidRDefault="009642D8" w:rsidP="009642D8" w:rsidR="009642D8" w:rsidRPr="006473A4">
      <w:pPr>
        <w:ind w:left="708"/>
      </w:pPr>
    </w:p>
    <w:p w:rsidRDefault="009642D8" w:rsidP="009642D8" w:rsidR="009642D8" w:rsidRPr="006473A4">
      <w:pPr>
        <w:numPr>
          <w:ilvl w:val="0"/>
          <w:numId w:val="13"/>
        </w:numPr>
      </w:pPr>
      <w:r w:rsidRPr="006473A4">
        <w:t>Ovo rješenje objaviti će se na mrežnoj stranici e-Oglasna ploča sudova.</w:t>
      </w:r>
    </w:p>
    <w:p w:rsidRDefault="009642D8" w:rsidP="009642D8" w:rsidR="009642D8" w:rsidRPr="006473A4">
      <w:pPr>
        <w:ind w:left="1065"/>
        <w:jc w:val="both"/>
        <w:rPr>
          <w:lang w:eastAsia="x-none" w:val="x-none"/>
        </w:rPr>
      </w:pPr>
    </w:p>
    <w:p w:rsidRDefault="009642D8" w:rsidP="009642D8" w:rsidR="009642D8" w:rsidRPr="006473A4">
      <w:pPr>
        <w:ind w:firstLine="1418"/>
        <w:jc w:val="both"/>
      </w:pPr>
    </w:p>
    <w:p w:rsidRDefault="009642D8" w:rsidP="009642D8" w:rsidR="009642D8" w:rsidRPr="006473A4">
      <w:pPr>
        <w:jc w:val="center"/>
        <w:rPr>
          <w:bCs/>
        </w:rPr>
      </w:pPr>
      <w:r w:rsidRPr="006473A4">
        <w:rPr>
          <w:bCs/>
        </w:rPr>
        <w:t>Obrazloženje</w:t>
      </w:r>
    </w:p>
    <w:p w:rsidRDefault="009642D8" w:rsidP="009642D8" w:rsidR="009642D8" w:rsidRPr="006473A4">
      <w:pPr>
        <w:jc w:val="center"/>
        <w:rPr>
          <w:bCs/>
        </w:rPr>
      </w:pPr>
    </w:p>
    <w:p w:rsidRDefault="002C000F" w:rsidP="009642D8" w:rsidR="002C000F" w:rsidRPr="006473A4">
      <w:pPr>
        <w:jc w:val="center"/>
        <w:rPr>
          <w:bCs/>
        </w:rPr>
      </w:pPr>
    </w:p>
    <w:p w:rsidRDefault="009642D8" w:rsidP="009642D8" w:rsidR="009642D8" w:rsidRPr="006473A4">
      <w:pPr>
        <w:pStyle w:val="Tijeloteksta"/>
        <w:rPr>
          <w:sz w:val="24"/>
        </w:rPr>
      </w:pPr>
      <w:r w:rsidRPr="006473A4">
        <w:rPr>
          <w:bCs/>
          <w:sz w:val="24"/>
        </w:rPr>
        <w:tab/>
      </w:r>
      <w:r w:rsidRPr="006473A4">
        <w:rPr>
          <w:sz w:val="24"/>
        </w:rPr>
        <w:t xml:space="preserve">Rješenjem ovoga suda broj </w:t>
      </w:r>
      <w:r w:rsidR="002C000F" w:rsidRPr="006473A4">
        <w:rPr>
          <w:sz w:val="24"/>
        </w:rPr>
        <w:t>7 St-</w:t>
      </w:r>
      <w:r w:rsidR="0053133B">
        <w:rPr>
          <w:sz w:val="24"/>
        </w:rPr>
        <w:t>1565</w:t>
      </w:r>
      <w:r w:rsidR="002C000F" w:rsidRPr="006473A4">
        <w:rPr>
          <w:sz w:val="24"/>
        </w:rPr>
        <w:t>/</w:t>
      </w:r>
      <w:r w:rsidR="00D34EF0" w:rsidRPr="006473A4">
        <w:rPr>
          <w:sz w:val="24"/>
        </w:rPr>
        <w:t>17-</w:t>
      </w:r>
      <w:r w:rsidR="0053133B">
        <w:rPr>
          <w:sz w:val="24"/>
        </w:rPr>
        <w:t>21</w:t>
      </w:r>
      <w:r w:rsidRPr="006473A4">
        <w:rPr>
          <w:sz w:val="24"/>
        </w:rPr>
        <w:t xml:space="preserve"> od </w:t>
      </w:r>
      <w:r w:rsidR="0053133B">
        <w:rPr>
          <w:sz w:val="24"/>
        </w:rPr>
        <w:t>1. veljače</w:t>
      </w:r>
      <w:r w:rsidR="00D34EF0" w:rsidRPr="006473A4">
        <w:rPr>
          <w:sz w:val="24"/>
        </w:rPr>
        <w:t xml:space="preserve"> 2018</w:t>
      </w:r>
      <w:r w:rsidR="002C000F" w:rsidRPr="006473A4">
        <w:rPr>
          <w:sz w:val="24"/>
        </w:rPr>
        <w:t>. godine</w:t>
      </w:r>
      <w:r w:rsidRPr="006473A4">
        <w:rPr>
          <w:sz w:val="24"/>
        </w:rPr>
        <w:t xml:space="preserve"> pokrenut je prethodni postupak nad dužnikom </w:t>
      </w:r>
      <w:r w:rsidR="0053133B">
        <w:t xml:space="preserve">CM - EXPERT d.o.o., Zagreb, Trg bana </w:t>
      </w:r>
      <w:proofErr w:type="spellStart"/>
      <w:r w:rsidR="0053133B">
        <w:t>J.Jelačića</w:t>
      </w:r>
      <w:proofErr w:type="spellEnd"/>
      <w:r w:rsidR="0053133B">
        <w:t xml:space="preserve"> 3, MBS: 080109625, OIB: 15553843883</w:t>
      </w:r>
      <w:r w:rsidR="002C000F" w:rsidRPr="006473A4">
        <w:rPr>
          <w:sz w:val="24"/>
        </w:rPr>
        <w:t xml:space="preserve"> </w:t>
      </w:r>
      <w:r w:rsidRPr="006473A4">
        <w:rPr>
          <w:sz w:val="24"/>
        </w:rPr>
        <w:t>i imenovan</w:t>
      </w:r>
      <w:r w:rsidR="002A5F22" w:rsidRPr="006473A4">
        <w:rPr>
          <w:sz w:val="24"/>
        </w:rPr>
        <w:t>a</w:t>
      </w:r>
      <w:r w:rsidRPr="006473A4">
        <w:rPr>
          <w:sz w:val="24"/>
        </w:rPr>
        <w:t xml:space="preserve"> je </w:t>
      </w:r>
      <w:proofErr w:type="spellStart"/>
      <w:r w:rsidR="0053133B">
        <w:t>Julka</w:t>
      </w:r>
      <w:proofErr w:type="spellEnd"/>
      <w:r w:rsidR="0053133B">
        <w:t xml:space="preserve"> Bandić OIB: 04946287686, sa sjedištem i poslovnom adresom Osijek, </w:t>
      </w:r>
      <w:r w:rsidR="0053133B">
        <w:rPr>
          <w:rStyle w:val="st1"/>
        </w:rPr>
        <w:t xml:space="preserve">Stjepana Radića 14 </w:t>
      </w:r>
      <w:r w:rsidR="0053133B">
        <w:t>i adresom prebivališta Osijek, Ilirska 11</w:t>
      </w:r>
      <w:r w:rsidR="00D34EF0" w:rsidRPr="006473A4">
        <w:rPr>
          <w:sz w:val="24"/>
        </w:rPr>
        <w:t xml:space="preserve"> </w:t>
      </w:r>
      <w:r w:rsidRPr="006473A4">
        <w:rPr>
          <w:sz w:val="24"/>
        </w:rPr>
        <w:t>za privremen</w:t>
      </w:r>
      <w:r w:rsidR="002A5F22" w:rsidRPr="006473A4">
        <w:rPr>
          <w:sz w:val="24"/>
        </w:rPr>
        <w:t xml:space="preserve">u </w:t>
      </w:r>
      <w:r w:rsidRPr="006473A4">
        <w:rPr>
          <w:sz w:val="24"/>
        </w:rPr>
        <w:t>stečajn</w:t>
      </w:r>
      <w:r w:rsidR="002A5F22" w:rsidRPr="006473A4">
        <w:rPr>
          <w:sz w:val="24"/>
        </w:rPr>
        <w:t xml:space="preserve">u </w:t>
      </w:r>
      <w:r w:rsidRPr="006473A4">
        <w:rPr>
          <w:sz w:val="24"/>
        </w:rPr>
        <w:t>upravitelj</w:t>
      </w:r>
      <w:r w:rsidR="002A5F22" w:rsidRPr="006473A4">
        <w:rPr>
          <w:sz w:val="24"/>
        </w:rPr>
        <w:t>icu</w:t>
      </w:r>
      <w:r w:rsidR="00C94EF3" w:rsidRPr="006473A4">
        <w:rPr>
          <w:sz w:val="24"/>
        </w:rPr>
        <w:t>, sa zadatkom da u roku 15 dana</w:t>
      </w:r>
      <w:r w:rsidR="00750581" w:rsidRPr="006473A4">
        <w:rPr>
          <w:sz w:val="24"/>
        </w:rPr>
        <w:t xml:space="preserve"> </w:t>
      </w:r>
      <w:r w:rsidRPr="006473A4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473A4">
        <w:rPr>
          <w:sz w:val="24"/>
        </w:rPr>
        <w:t xml:space="preserve"> </w:t>
      </w:r>
      <w:r w:rsidR="0053133B">
        <w:rPr>
          <w:sz w:val="24"/>
        </w:rPr>
        <w:t xml:space="preserve"> </w:t>
      </w:r>
    </w:p>
    <w:p w:rsidRDefault="009642D8" w:rsidP="009642D8" w:rsidR="009642D8" w:rsidRPr="006473A4">
      <w:pPr>
        <w:pStyle w:val="Tijeloteksta"/>
        <w:rPr>
          <w:sz w:val="24"/>
        </w:rPr>
      </w:pPr>
    </w:p>
    <w:p w:rsidRDefault="009642D8" w:rsidP="001E5FA7" w:rsidR="009642D8" w:rsidRPr="006473A4">
      <w:pPr>
        <w:pStyle w:val="Tijeloteksta"/>
        <w:ind w:firstLine="708"/>
        <w:rPr>
          <w:sz w:val="24"/>
        </w:rPr>
      </w:pPr>
      <w:r w:rsidRPr="006473A4">
        <w:rPr>
          <w:sz w:val="24"/>
        </w:rPr>
        <w:lastRenderedPageBreak/>
        <w:t>Privremen</w:t>
      </w:r>
      <w:r w:rsidR="00DD584A" w:rsidRPr="006473A4">
        <w:rPr>
          <w:sz w:val="24"/>
        </w:rPr>
        <w:t>a</w:t>
      </w:r>
      <w:r w:rsidRPr="006473A4">
        <w:rPr>
          <w:sz w:val="24"/>
        </w:rPr>
        <w:t xml:space="preserve"> stečajn</w:t>
      </w:r>
      <w:r w:rsidR="00DD584A" w:rsidRPr="006473A4">
        <w:rPr>
          <w:sz w:val="24"/>
        </w:rPr>
        <w:t>a</w:t>
      </w:r>
      <w:r w:rsidRPr="006473A4">
        <w:rPr>
          <w:sz w:val="24"/>
        </w:rPr>
        <w:t xml:space="preserve"> upravitelj</w:t>
      </w:r>
      <w:r w:rsidR="00DD584A" w:rsidRPr="006473A4">
        <w:rPr>
          <w:sz w:val="24"/>
        </w:rPr>
        <w:t>ica</w:t>
      </w:r>
      <w:r w:rsidRPr="006473A4">
        <w:rPr>
          <w:sz w:val="24"/>
        </w:rPr>
        <w:t xml:space="preserve"> obavi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je sve potrebne radnje, te je sastavi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i dostavi</w:t>
      </w:r>
      <w:r w:rsidR="00DD584A" w:rsidRPr="006473A4">
        <w:rPr>
          <w:sz w:val="24"/>
        </w:rPr>
        <w:t>la</w:t>
      </w:r>
      <w:r w:rsidR="00064D26" w:rsidRPr="006473A4">
        <w:rPr>
          <w:sz w:val="24"/>
        </w:rPr>
        <w:t xml:space="preserve"> </w:t>
      </w:r>
      <w:r w:rsidRPr="006473A4">
        <w:rPr>
          <w:sz w:val="24"/>
        </w:rPr>
        <w:t>svoje pisano izvješće i sudjelova</w:t>
      </w:r>
      <w:r w:rsidR="00DD584A" w:rsidRPr="006473A4">
        <w:rPr>
          <w:sz w:val="24"/>
        </w:rPr>
        <w:t>la</w:t>
      </w:r>
      <w:r w:rsidRPr="006473A4">
        <w:rPr>
          <w:sz w:val="24"/>
        </w:rPr>
        <w:t xml:space="preserve"> na ročištu radi izjašnjenja o prijedlogu za otvaranje stečajnog postupka i ročištu radi rasprave o uvjetima z</w:t>
      </w:r>
      <w:r w:rsidR="0053133B">
        <w:rPr>
          <w:sz w:val="24"/>
        </w:rPr>
        <w:t xml:space="preserve">a otvaranje stečajnog postupka na kojem ročištu je postavila i </w:t>
      </w:r>
      <w:r w:rsidR="000B66E1" w:rsidRPr="006473A4">
        <w:rPr>
          <w:sz w:val="24"/>
        </w:rPr>
        <w:t>zahtjev za određivanje nagrade,</w:t>
      </w:r>
      <w:r w:rsidRPr="006473A4">
        <w:rPr>
          <w:sz w:val="24"/>
        </w:rPr>
        <w:t xml:space="preserve"> te je sud vodeći računa o složenosti poslova koje je obavi</w:t>
      </w:r>
      <w:r w:rsidR="002A34A6" w:rsidRPr="006473A4">
        <w:rPr>
          <w:sz w:val="24"/>
        </w:rPr>
        <w:t>la</w:t>
      </w:r>
      <w:r w:rsidRPr="006473A4">
        <w:rPr>
          <w:sz w:val="24"/>
        </w:rPr>
        <w:t xml:space="preserve"> privremen</w:t>
      </w:r>
      <w:r w:rsidR="002A34A6" w:rsidRPr="006473A4">
        <w:rPr>
          <w:sz w:val="24"/>
        </w:rPr>
        <w:t>a</w:t>
      </w:r>
      <w:r w:rsidRPr="006473A4">
        <w:rPr>
          <w:sz w:val="24"/>
        </w:rPr>
        <w:t xml:space="preserve"> stečajn</w:t>
      </w:r>
      <w:r w:rsidR="002A34A6" w:rsidRPr="006473A4">
        <w:rPr>
          <w:sz w:val="24"/>
        </w:rPr>
        <w:t>a</w:t>
      </w:r>
      <w:r w:rsidRPr="006473A4">
        <w:rPr>
          <w:sz w:val="24"/>
        </w:rPr>
        <w:t xml:space="preserve"> upravitelj</w:t>
      </w:r>
      <w:r w:rsidR="002A34A6" w:rsidRPr="006473A4">
        <w:rPr>
          <w:sz w:val="24"/>
        </w:rPr>
        <w:t>ica</w:t>
      </w:r>
      <w:r w:rsidRPr="006473A4">
        <w:rPr>
          <w:sz w:val="24"/>
        </w:rPr>
        <w:t>, odluč</w:t>
      </w:r>
      <w:r w:rsidR="00B27451" w:rsidRPr="006473A4">
        <w:rPr>
          <w:sz w:val="24"/>
        </w:rPr>
        <w:t>i</w:t>
      </w:r>
      <w:r w:rsidRPr="006473A4">
        <w:rPr>
          <w:sz w:val="24"/>
        </w:rPr>
        <w:t xml:space="preserve">o kao u izreci temeljem čl. 119. st. 6. u vezi s čl. 94. </w:t>
      </w:r>
      <w:r w:rsidR="00D34EF0" w:rsidRPr="006473A4">
        <w:rPr>
          <w:sz w:val="24"/>
        </w:rPr>
        <w:t>Stečajnog zakona („Narodne novine“ broj 71/15 i 104/17)</w:t>
      </w:r>
      <w:r w:rsidRPr="006473A4">
        <w:rPr>
          <w:sz w:val="24"/>
        </w:rPr>
        <w:t xml:space="preserve"> </w:t>
      </w:r>
      <w:r w:rsidR="00B27451" w:rsidRPr="006473A4">
        <w:rPr>
          <w:sz w:val="24"/>
        </w:rPr>
        <w:t>te</w:t>
      </w:r>
      <w:r w:rsidRPr="006473A4">
        <w:rPr>
          <w:sz w:val="24"/>
        </w:rPr>
        <w:t xml:space="preserve"> čl. 2.,</w:t>
      </w:r>
      <w:r w:rsidR="00B27451" w:rsidRPr="006473A4">
        <w:rPr>
          <w:sz w:val="24"/>
        </w:rPr>
        <w:t xml:space="preserve"> čl. </w:t>
      </w:r>
      <w:r w:rsidRPr="006473A4">
        <w:rPr>
          <w:sz w:val="24"/>
        </w:rPr>
        <w:t xml:space="preserve">4. i </w:t>
      </w:r>
      <w:r w:rsidR="00B27451" w:rsidRPr="006473A4">
        <w:rPr>
          <w:sz w:val="24"/>
        </w:rPr>
        <w:t xml:space="preserve">čl. </w:t>
      </w:r>
      <w:r w:rsidRPr="006473A4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>
      <w:pPr>
        <w:jc w:val="both"/>
      </w:pPr>
    </w:p>
    <w:p w:rsidRDefault="00A13187" w:rsidP="00FE3F69" w:rsidR="00A13187" w:rsidRPr="006473A4">
      <w:pPr>
        <w:jc w:val="both"/>
      </w:pPr>
    </w:p>
    <w:p w:rsidRDefault="009B4A86" w:rsidP="00F37FD9" w:rsidR="009B4A86">
      <w:pPr>
        <w:jc w:val="center"/>
        <w:rPr>
          <w:bCs/>
        </w:rPr>
      </w:pPr>
      <w:r w:rsidRPr="006473A4">
        <w:rPr>
          <w:bCs/>
        </w:rPr>
        <w:t xml:space="preserve">U Osijeku </w:t>
      </w:r>
      <w:r w:rsidR="0053133B">
        <w:rPr>
          <w:bCs/>
        </w:rPr>
        <w:t>28. ožujka</w:t>
      </w:r>
      <w:r w:rsidR="00E72043" w:rsidRPr="006473A4">
        <w:rPr>
          <w:bCs/>
        </w:rPr>
        <w:t xml:space="preserve"> 2018.</w:t>
      </w:r>
      <w:r w:rsidRPr="006473A4">
        <w:rPr>
          <w:bCs/>
        </w:rPr>
        <w:t xml:space="preserve">                </w:t>
      </w:r>
    </w:p>
    <w:p w:rsidRDefault="00A13187" w:rsidP="00F37FD9" w:rsidR="00A13187" w:rsidRPr="006473A4">
      <w:pPr>
        <w:jc w:val="center"/>
        <w:rPr>
          <w:bCs/>
        </w:rPr>
      </w:pPr>
    </w:p>
    <w:p w:rsidRDefault="009B4A86" w:rsidP="009B4A86" w:rsidR="009B4A86" w:rsidRPr="006473A4">
      <w:pPr>
        <w:jc w:val="center"/>
        <w:rPr>
          <w:bCs/>
        </w:rPr>
      </w:pPr>
    </w:p>
    <w:p w:rsidRDefault="00D30FEE" w:rsidP="009B4A86" w:rsidR="009B4A86" w:rsidRPr="006473A4">
      <w:pPr>
        <w:ind w:left="5580"/>
        <w:jc w:val="center"/>
      </w:pPr>
      <w:r w:rsidRPr="006473A4">
        <w:rPr>
          <w:bCs/>
        </w:rPr>
        <w:t>STEČAJNI SUDAC</w:t>
      </w:r>
    </w:p>
    <w:p w:rsidRDefault="009B4A86" w:rsidP="00FE3F69" w:rsidR="00CD7F07" w:rsidRPr="006473A4">
      <w:pPr>
        <w:ind w:left="5580"/>
        <w:jc w:val="center"/>
      </w:pPr>
      <w:r w:rsidRPr="006473A4">
        <w:t>mr.</w:t>
      </w:r>
      <w:r w:rsidR="00FE3F69" w:rsidRPr="006473A4">
        <w:t xml:space="preserve"> </w:t>
      </w:r>
      <w:r w:rsidRPr="006473A4">
        <w:t>sc. Boris Vuković</w:t>
      </w:r>
      <w:bookmarkStart w:name="_GoBack" w:id="0"/>
      <w:bookmarkEnd w:id="0"/>
    </w:p>
    <w:p w:rsidRDefault="001A3183" w:rsidP="00FE3F69" w:rsidR="001A3183" w:rsidRPr="006473A4">
      <w:pPr>
        <w:ind w:left="5580"/>
        <w:jc w:val="center"/>
      </w:pPr>
    </w:p>
    <w:p w:rsidRDefault="00B47E69" w:rsidP="00FE3F69" w:rsidR="00B47E69" w:rsidRPr="006473A4">
      <w:pPr>
        <w:ind w:left="5580"/>
        <w:jc w:val="center"/>
      </w:pPr>
    </w:p>
    <w:p w:rsidRDefault="00482511" w:rsidP="00E91C27" w:rsidR="00482511" w:rsidRPr="006473A4"/>
    <w:p w:rsidRDefault="00CD7F07" w:rsidP="00CD7F07" w:rsidR="00CD7F07" w:rsidRPr="006473A4">
      <w:r w:rsidRPr="006473A4">
        <w:t>Zapisničar Danijela Špeletić</w:t>
      </w:r>
    </w:p>
    <w:p w:rsidRDefault="00476AA5" w:rsidP="00FE3F69" w:rsidR="00476AA5" w:rsidRPr="006473A4"/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UPUTA O PRAVNOM LIJEKU:</w:t>
      </w:r>
    </w:p>
    <w:p w:rsidRDefault="00E21329" w:rsidP="00E21329" w:rsidR="00E21329" w:rsidRPr="006473A4">
      <w:pPr>
        <w:pStyle w:val="Tijeloteksta"/>
        <w:rPr>
          <w:bCs/>
          <w:sz w:val="24"/>
        </w:rPr>
      </w:pPr>
      <w:r w:rsidRPr="006473A4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473A4">
      <w:pPr>
        <w:pStyle w:val="Tijeloteksta"/>
        <w:rPr>
          <w:sz w:val="24"/>
        </w:rPr>
      </w:pPr>
    </w:p>
    <w:p w:rsidRDefault="009B4A86" w:rsidP="009B4A86" w:rsidR="009B4A86" w:rsidRPr="006473A4">
      <w:pPr>
        <w:ind w:left="5580"/>
        <w:jc w:val="center"/>
      </w:pPr>
    </w:p>
    <w:p w:rsidRDefault="009B4A86" w:rsidP="00D1116B" w:rsidR="009B4A86" w:rsidRPr="006473A4">
      <w:pPr>
        <w:rPr>
          <w:bCs/>
        </w:rPr>
      </w:pPr>
    </w:p>
    <w:p w:rsidRDefault="00E21329" w:rsidP="00E21329" w:rsidR="00E21329" w:rsidRPr="006473A4">
      <w:pPr>
        <w:pStyle w:val="Tijeloteksta"/>
        <w:rPr>
          <w:sz w:val="24"/>
        </w:rPr>
      </w:pPr>
      <w:r w:rsidRPr="006473A4">
        <w:rPr>
          <w:sz w:val="24"/>
        </w:rPr>
        <w:t>D N A :</w:t>
      </w:r>
    </w:p>
    <w:p w:rsidRDefault="006473A4" w:rsidP="006473A4" w:rsidR="006473A4">
      <w:pPr>
        <w:jc w:val="both"/>
      </w:pPr>
      <w:r>
        <w:t xml:space="preserve">1.privremeni stečajni upravitelj </w:t>
      </w:r>
      <w:proofErr w:type="spellStart"/>
      <w:r w:rsidR="0053133B">
        <w:t>Julka</w:t>
      </w:r>
      <w:proofErr w:type="spellEnd"/>
      <w:r w:rsidR="0053133B">
        <w:t xml:space="preserve"> Bandić, Osijek, </w:t>
      </w:r>
      <w:r w:rsidR="0053133B">
        <w:rPr>
          <w:rStyle w:val="st1"/>
        </w:rPr>
        <w:t>Stjepana Radića 14</w:t>
      </w:r>
    </w:p>
    <w:p w:rsidRDefault="006473A4" w:rsidP="006473A4" w:rsidR="006473A4">
      <w:pPr>
        <w:jc w:val="both"/>
      </w:pPr>
      <w:r>
        <w:t xml:space="preserve">2.mrežna stranica e-Oglasna ploča sudova </w:t>
      </w:r>
    </w:p>
    <w:p w:rsidRDefault="006473A4" w:rsidP="006473A4" w:rsidR="001F4920">
      <w:pPr>
        <w:jc w:val="both"/>
      </w:pPr>
      <w:r>
        <w:t>3.računovodstvo</w:t>
      </w:r>
    </w:p>
    <w:p w:rsidRDefault="006473A4" w:rsidP="006473A4" w:rsidR="006473A4" w:rsidRPr="006473A4">
      <w:pPr>
        <w:jc w:val="both"/>
      </w:pPr>
      <w:r>
        <w:t xml:space="preserve">4. kal. </w:t>
      </w:r>
      <w:r w:rsidR="0053133B">
        <w:t>3.5</w:t>
      </w:r>
      <w:r>
        <w:t>.2018.</w:t>
      </w: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473A4"/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</w:t>
      </w:r>
      <w:r w:rsidRPr="006473A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t xml:space="preserve">                                                                                                                                </w:t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  <w:r w:rsidRPr="006473A4">
        <w:rPr>
          <w:sz w:val="24"/>
        </w:rPr>
        <w:lastRenderedPageBreak/>
        <w:tab/>
      </w:r>
      <w:r w:rsidRPr="006473A4">
        <w:rPr>
          <w:sz w:val="24"/>
        </w:rPr>
        <w:tab/>
      </w:r>
      <w:r w:rsidRPr="006473A4">
        <w:rPr>
          <w:sz w:val="24"/>
        </w:rPr>
        <w:tab/>
      </w:r>
      <w:r w:rsidRPr="006473A4">
        <w:rPr>
          <w:sz w:val="24"/>
        </w:rPr>
        <w:tab/>
        <w:t xml:space="preserve">   </w:t>
      </w:r>
      <w:r w:rsidRPr="006473A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473A4">
      <w:pPr>
        <w:pStyle w:val="Tijeloteksta"/>
        <w:jc w:val="left"/>
        <w:rPr>
          <w:sz w:val="24"/>
        </w:rPr>
      </w:pPr>
    </w:p>
    <w:p w:rsidRDefault="006D3C3F" w:rsidP="008615FD" w:rsidR="006D3C3F" w:rsidRPr="006473A4"/>
    <w:sectPr w:rsidSect="00606835" w:rsidR="006D3C3F" w:rsidRPr="006473A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29F" w:rsidR="00F9329F">
      <w:r>
        <w:separator/>
      </w:r>
    </w:p>
  </w:endnote>
  <w:endnote w:id="0" w:type="continuationSeparator">
    <w:p w:rsidRDefault="00F9329F" w:rsidR="00F93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29F" w:rsidR="00F9329F">
      <w:r>
        <w:separator/>
      </w:r>
    </w:p>
  </w:footnote>
  <w:footnote w:id="0" w:type="continuationSeparator">
    <w:p w:rsidRDefault="00F9329F" w:rsidR="00F93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F2A67" w:rsidR="00FF2A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F2A67">
      <w:t>7 St-1565/16-33</w:t>
    </w:r>
  </w:p>
  <w:p w:rsidRDefault="009302C6" w:rsidP="009302C6" w:rsidR="009302C6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F2A67">
      <w:t>7 St-1565/16-33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32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332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9E9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29F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3623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23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23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2A6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3623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23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23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St-1565/2017-33</izvorni_sadrzaj>
    <derivirana_varijabla naziv="DomainObject.Oznaka_1">St-1565/2017-33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St-1565/2017</izvorni_sadrzaj>
    <derivirana_varijabla naziv="DomainObject.Predmet.OznakaBroj_1">St-1565/2017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 zastupanog po punomoćniku Županijsko državno odvjetništvo u Zagrebu</izvorni_sadrzaj>
    <derivirana_varijabla naziv="DomainObject.Predmet.StrankaFormated_1">  RH MF PU PODRUČNI URED ZAGREB zastupanog po punomoćniku Županijsko državno odvjetništvo u Zagrebu</derivirana_varijabla>
  </DomainObject.Predmet.StrankaFormated>
  <DomainObject.Predmet.StrankaFormatedOIB>
    <izvorni_sadrzaj>  RH MF PU PODRUČNI URED ZAGREB, OIB 18683136487 zastupanog po punomoćniku Županijsko državno odvjetništvo u Zagrebu</izvorni_sadrzaj>
    <derivirana_varijabla naziv="DomainObject.Predmet.StrankaFormatedOIB_1">  RH MF PU PODRUČNI URED ZAGREB, OIB 18683136487 zastupanog po punomoćniku Županijsko državno odvjetništvo u Zagrebu</derivirana_varijabla>
  </DomainObject.Predmet.StrankaFormatedOIB>
  <DomainObject.Predmet.StrankaFormatedWithAdress>
    <izvorni_sadrzaj> RH MF PU PODRUČNI URED ZAGREB zastupanog po punomoćniku Županijsko državno odvjetništvo u Zagrebu</izvorni_sadrzaj>
    <derivirana_varijabla naziv="DomainObject.Predmet.StrankaFormatedWithAdress_1"> RH MF PU PODRUČNI URED ZAGREB zastupanog po punomoćniku Županijsko državno odvjetništvo u Zagrebu</derivirana_varijabla>
  </DomainObject.Predmet.StrankaFormatedWithAdress>
  <DomainObject.Predmet.StrankaFormatedWithAdressOIB>
    <izvorni_sadrzaj> RH MF PU PODRUČNI URED ZAGREB, OIB 18683136487 zastupanog po punomoćniku Županijsko državno odvjetništvo u Zagrebu</izvorni_sadrzaj>
    <derivirana_varijabla naziv="DomainObject.Predmet.StrankaFormatedWithAdressOIB_1"> RH MF PU PODRUČNI URED ZAGREB, OIB 18683136487 zastupanog po punomoćniku Županijsko državno odvjetništvo u Zagrebu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ZAGREB zastupanog po punomoćniku Županijsko državno odvjetništvo u Zagrebu</item>
    </izvorni_sadrzaj>
    <derivirana_varijabla naziv="DomainObject.Predmet.StrankaListFormated_1">
      <item>RH MF PU PODRUČNI URED ZAGREB zastupanog po punomoćniku Županijsko državno odvjetništvo u Zagrebu</item>
    </derivirana_varijabla>
  </DomainObject.Predmet.StrankaListFormated>
  <DomainObject.Predmet.StrankaListFormatedOIB>
    <izvorni_sadrzaj>
      <item>RH MF PU PODRUČNI URED ZAGREB, OIB 18683136487 zastupanog po punomoćniku Županijsko državno odvjetništvo u Zagrebu</item>
    </izvorni_sadrzaj>
    <derivirana_varijabla naziv="DomainObject.Predmet.StrankaListFormatedOIB_1">
      <item>RH MF PU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MF PU PODRUČNI URED ZAGREB zastupanog po punomoćniku Županijsko državno odvjetništvo u Zagrebu</item>
    </izvorni_sadrzaj>
    <derivirana_varijabla naziv="DomainObject.Predmet.StrankaListFormatedWithAdress_1">
      <item>RH MF PU PODRUČNI URED ZAGREB zastupanog po punomoćniku Županijsko državno odvjetništvo u Zagrebu</item>
    </derivirana_varijabla>
  </DomainObject.Predmet.StrankaListFormatedWithAdress>
  <DomainObject.Predmet.StrankaListFormatedWithAdressOIB>
    <izvorni_sadrzaj>
      <item>RH MF PU PODRUČNI URED ZAGREB, OIB 18683136487 zastupanog po punomoćniku Županijsko državno odvjetništvo u Zagrebu</item>
    </izvorni_sadrzaj>
    <derivirana_varijabla naziv="DomainObject.Predmet.StrankaListFormatedWithAdressOIB_1">
      <item>RH MF PU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>
      <item>Županijsko državno odvjetništvo u Zagrebu punomoćnik sudionika u postupku RH MF PU PODRUČNI URED ZAGREB</item>
    </izvorni_sadrzaj>
    <derivirana_varijabla naziv="DomainObject.Predmet.OstaliListFormated_1">
      <item>Županijsko državno odvjetništvo u Zagrebu punomoćnik sudionika u postupku RH MF PU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RH MF PU PODRUČNI URED ZAGREB</item>
    </izvorni_sadrzaj>
    <derivirana_varijabla naziv="DomainObject.Predmet.OstaliListFormatedOIB_1">
      <item>Županijsko državno odvjetništvo u Zagrebu, OIB 16488001145 punomoćnik sudionika u postupku RH MF PU PODRUČNI URED ZAGREB</item>
    </derivirana_varijabla>
  </DomainObject.Predmet.OstaliListFormatedOIB>
  <DomainObject.Predmet.OstaliListFormatedWithAdress>
    <izvorni_sadrzaj>
      <item>Županijsko državno odvjetništvo u Zagrebu, Savska cesta 41/IV, 10000 Zagreb punomoćnik sudionika u postupku RH MF PU PODRUČNI URED ZAGREB</item>
    </izvorni_sadrzaj>
    <derivirana_varijabla naziv="DomainObject.Predmet.OstaliListFormatedWithAdress_1">
      <item>Županijsko državno odvjetništvo u Zagrebu, Savska cesta 41/IV, 10000 Zagreb punomoćnik sudionika u postupku RH MF PU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41/IV, 10000 Zagreb punomoćnik sudionika u postupku RH MF PU PODRUČNI URED ZAGREB</item>
    </izvorni_sadrzaj>
    <derivirana_varijabla naziv="DomainObject.Predmet.OstaliListFormatedWithAdressOIB_1">
      <item>Županijsko državno odvjetništvo u Zagrebu, OIB 16488001145, Savska cesta 41/IV, 10000 Zagreb punomoćnik sudionika u postupku RH MF PU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St-1565/2017-33</izvorni_sadrzaj>
    <derivirana_varijabla naziv="DomainObject.PoslovniBrojDokumenta_1">St-1565/2017-33</derivirana_varijabla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RH MF PU PODRUČNI URED ZAGREB</item>
      <item>Županijsko državno odvjetništvo u Zagrebu</item>
    </izvorni_sadrzaj>
    <derivirana_varijabla naziv="DomainObject.Predmet.SudioniciListNaziv_1">
      <item>CM - EXPERT d.o.o.</item>
      <item>RH MF PU PODRUČNI URED ZAGREB</item>
      <item>Županijsko državno odvjetništvo u Zagrebu</item>
    </derivirana_varijabla>
  </DomainObject.Predmet.SudioniciListNaziv>
  <DomainObject.Predmet.SudioniciListAdressOIB>
    <izvorni_sadrzaj>
      <item>CM - EXPERT d.o.o., OIB 15553843883, Trg bana J.Jelačića 3,10000 Zagreb</item>
      <item>RH MF PU PODRUČNI URED ZAGREB, OIB 18683136487</item>
      <item>Županijsko državno odvjetništvo u Zagrebu, OIB 16488001145, Savska cesta 41/IV,10000 Zagreb</item>
    </izvorni_sadrzaj>
    <derivirana_varijabla naziv="DomainObject.Predmet.SudioniciListAdressOIB_1">
      <item>CM - EXPERT d.o.o., OIB 15553843883, Trg bana J.Jelačića 3,10000 Zagreb</item>
      <item>RH MF PU PODRUČNI URED ZAGREB, OIB 18683136487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18683136487</item>
      <item>, OIB 16488001145</item>
    </izvorni_sadrzaj>
    <derivirana_varijabla naziv="DomainObject.Predmet.SudioniciListNazivOIB_1">
      <item>, OIB 15553843883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9EBEA-1204-4BB3-8E95-2FC67E808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468</properties:Words>
  <properties:Characters>2616</properties:Characters>
  <properties:Lines>144</properties:Lines>
  <properties:Paragraphs>23</properties:Paragraphs>
  <properties:TotalTime>597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2018-03-28T12:10:00Z</cp:lastPrinted>
  <dcterms:modified xmlns:xsi="http://www.w3.org/2001/XMLSchema-instance" xsi:type="dcterms:W3CDTF">2018-03-28T12:11:00Z</dcterms:modified>
  <cp:revision>474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St-1565/2017-33 / Odluka - Rješenje - određivanje nagrade stečajnom upravitelju (1565-17_(-33)_JULKA_BANDIĆ.docx)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