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a7a6fb" w14:textId="ea7a6f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715AC0">
        <w:rPr>
          <w:rFonts w:ascii="Times New Roman" w:hAnsi="Times New Roman"/>
          <w:sz w:val="24"/>
          <w:szCs w:val="24"/>
        </w:rPr>
        <w:t>. St-947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715AC0">
        <w:rPr>
          <w:rFonts w:ascii="Times New Roman" w:hAnsi="Times New Roman"/>
          <w:sz w:val="24"/>
          <w:szCs w:val="24"/>
        </w:rPr>
        <w:t>. St-947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715AC0" w:rsidR="00715AC0" w:rsidP="00715AC0" w:rsidRDefault="00715AC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15AC0">
        <w:rPr>
          <w:rFonts w:ascii="Times New Roman" w:hAnsi="Times New Roman"/>
          <w:sz w:val="24"/>
          <w:szCs w:val="24"/>
        </w:rPr>
        <w:t>MAR-EN VIVA j.d.o.o. za tr</w:t>
      </w:r>
      <w:r>
        <w:rPr>
          <w:rFonts w:ascii="Times New Roman" w:hAnsi="Times New Roman"/>
          <w:sz w:val="24"/>
          <w:szCs w:val="24"/>
        </w:rPr>
        <w:t xml:space="preserve">govinu, ugostiteljstvo i usluge, Zaprešić, Ledine 14, </w:t>
      </w:r>
    </w:p>
    <w:p w:rsidR="00613A83" w:rsidP="00715AC0" w:rsidRDefault="00715AC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14004234641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15AC0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15A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5A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5A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5A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5A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St-947/2019</izvorni_sadrzaj>
    <derivirana_varijabla naziv="DomainObject.Predmet.OznakaBroj_1">St-947/2019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MAR-EN VIVA j.d.o.o. za trgovinu, ugostiteljstvo i usluge</izvorni_sadrzaj>
    <derivirana_varijabla naziv="DomainObject.Predmet.ProtustrankaFormated_1">  MAR-EN VIVA j.d.o.o. za trgovinu, ugostiteljstvo i usluge</derivirana_varijabla>
  </DomainObject.Predmet.ProtustrankaFormated>
  <DomainObject.Predmet.ProtustrankaFormatedOIB>
    <izvorni_sadrzaj>  MAR-EN VIVA j.d.o.o. za trgovinu, ugostiteljstvo i usluge, OIB 14004234641</izvorni_sadrzaj>
    <derivirana_varijabla naziv="DomainObject.Predmet.ProtustrankaFormatedOIB_1">  MAR-EN VIVA j.d.o.o. za trgovinu, ugostiteljstvo i usluge, OIB 14004234641</derivirana_varijabla>
  </DomainObject.Predmet.ProtustrankaFormatedOIB>
  <DomainObject.Predmet.ProtustrankaFormatedWithAdress>
    <izvorni_sadrzaj> MAR-EN VIVA j.d.o.o. za trgovinu, ugostiteljstvo i usluge, Ledine 14, 10290 Zaprešić</izvorni_sadrzaj>
    <derivirana_varijabla naziv="DomainObject.Predmet.ProtustrankaFormatedWithAdress_1"> MAR-EN VIVA j.d.o.o. za trgovinu, ugostiteljstvo i usluge, Ledine 14, 10290 Zaprešić</derivirana_varijabla>
  </DomainObject.Predmet.ProtustrankaFormatedWithAdress>
  <DomainObject.Predmet.ProtustrankaFormatedWithAdressOIB>
    <izvorni_sadrzaj> MAR-EN VIVA j.d.o.o. za trgovinu, ugostiteljstvo i usluge, OIB 14004234641, Ledine 14, 10290 Zaprešić</izvorni_sadrzaj>
    <derivirana_varijabla naziv="DomainObject.Predmet.ProtustrankaFormatedWithAdressOIB_1"> MAR-EN VIVA j.d.o.o. za trgovinu, ugostiteljstvo i usluge, OIB 14004234641, Ledine 14, 10290 Zaprešić</derivirana_varijabla>
  </DomainObject.Predmet.ProtustrankaFormatedWithAdressOIB>
  <DomainObject.Predmet.ProtustrankaWithAdress>
    <izvorni_sadrzaj>MAR-EN VIVA j.d.o.o. za trgovinu, ugostiteljstvo i usluge Ledine 14, 10290 Zaprešić</izvorni_sadrzaj>
    <derivirana_varijabla naziv="DomainObject.Predmet.ProtustrankaWithAdress_1">MAR-EN VIVA j.d.o.o. za trgovinu, ugostiteljstvo i usluge Ledine 14, 10290 Zaprešić</derivirana_varijabla>
  </DomainObject.Predmet.ProtustrankaWithAdress>
  <DomainObject.Predmet.ProtustrankaWithAdressOIB>
    <izvorni_sadrzaj>MAR-EN VIVA j.d.o.o. za trgovinu, ugostiteljstvo i usluge, OIB 14004234641, Ledine 14, 10290 Zaprešić</izvorni_sadrzaj>
    <derivirana_varijabla naziv="DomainObject.Predmet.ProtustrankaWithAdressOIB_1">MAR-EN VIVA j.d.o.o. za trgovinu, ugostiteljstvo i usluge, OIB 14004234641, Ledine 14, 10290 Zaprešić</derivirana_varijabla>
  </DomainObject.Predmet.ProtustrankaWithAdressOIB>
  <DomainObject.Predmet.ProtustrankaNazivFormated>
    <izvorni_sadrzaj>MAR-EN VIVA j.d.o.o. za trgovinu, ugostiteljstvo i usluge</izvorni_sadrzaj>
    <derivirana_varijabla naziv="DomainObject.Predmet.ProtustrankaNazivFormated_1">MAR-EN VIVA j.d.o.o. za trgovinu, ugostiteljstvo i usluge</derivirana_varijabla>
  </DomainObject.Predmet.ProtustrankaNazivFormated>
  <DomainObject.Predmet.ProtustrankaNazivFormatedOIB>
    <izvorni_sadrzaj>MAR-EN VIVA j.d.o.o. za trgovinu, ugostiteljstvo i usluge, OIB 14004234641</izvorni_sadrzaj>
    <derivirana_varijabla naziv="DomainObject.Predmet.ProtustrankaNazivFormatedOIB_1">MAR-EN VIVA j.d.o.o. za trgovinu, ugostiteljstvo i usluge, OIB 14004234641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MAR-EN VIVA j.d.o.o. za trgovinu, ugostiteljstvo i usluge</item>
    </izvorni_sadrzaj>
    <derivirana_varijabla naziv="DomainObject.Predmet.ProtuStrankaListFormated_1">
      <item>MAR-EN VIVA j.d.o.o. za trgovinu, ugostiteljstvo i usluge</item>
    </derivirana_varijabla>
  </DomainObject.Predmet.ProtuStrankaListFormated>
  <DomainObject.Predmet.ProtuStrankaListFormatedOIB>
    <izvorni_sadrzaj>
      <item>MAR-EN VIVA j.d.o.o. za trgovinu, ugostiteljstvo i usluge, OIB 14004234641</item>
    </izvorni_sadrzaj>
    <derivirana_varijabla naziv="DomainObject.Predmet.ProtuStrankaListFormatedOIB_1">
      <item>MAR-EN VIVA j.d.o.o. za trgovinu, ugostiteljstvo i usluge, OIB 14004234641</item>
    </derivirana_varijabla>
  </DomainObject.Predmet.ProtuStrankaListFormatedOIB>
  <DomainObject.Predmet.ProtuStrankaListFormatedWithAdress>
    <izvorni_sadrzaj>
      <item>MAR-EN VIVA j.d.o.o. za trgovinu, ugostiteljstvo i usluge, Ledine 14, 10290 Zaprešić</item>
    </izvorni_sadrzaj>
    <derivirana_varijabla naziv="DomainObject.Predmet.ProtuStrankaListFormatedWithAdress_1">
      <item>MAR-EN VIVA j.d.o.o. za trgovinu, ugostiteljstvo i usluge, Ledine 14, 10290 Zaprešić</item>
    </derivirana_varijabla>
  </DomainObject.Predmet.ProtuStrankaListFormatedWithAdress>
  <DomainObject.Predmet.ProtuStrankaListFormatedWithAdressOIB>
    <izvorni_sadrzaj>
      <item>MAR-EN VIVA j.d.o.o. za trgovinu, ugostiteljstvo i usluge, OIB 14004234641, Ledine 14, 10290 Zaprešić</item>
    </izvorni_sadrzaj>
    <derivirana_varijabla naziv="DomainObject.Predmet.ProtuStrankaListFormatedWithAdressOIB_1">
      <item>MAR-EN VIVA j.d.o.o. za trgovinu, ugostiteljstvo i usluge, OIB 14004234641, Ledine 14, 10290 Zaprešić</item>
    </derivirana_varijabla>
  </DomainObject.Predmet.ProtuStrankaListFormatedWithAdressOIB>
  <DomainObject.Predmet.ProtuStrankaListNazivFormated>
    <izvorni_sadrzaj>
      <item>MAR-EN VIVA j.d.o.o. za trgovinu, ugostiteljstvo i usluge</item>
    </izvorni_sadrzaj>
    <derivirana_varijabla naziv="DomainObject.Predmet.ProtuStrankaListNazivFormated_1">
      <item>MAR-EN VIVA j.d.o.o. za trgovinu, ugostiteljstvo i usluge</item>
    </derivirana_varijabla>
  </DomainObject.Predmet.ProtuStrankaListNazivFormated>
  <DomainObject.Predmet.ProtuStrankaListNazivFormatedOIB>
    <izvorni_sadrzaj>
      <item>MAR-EN VIVA j.d.o.o. za trgovinu, ugostiteljstvo i usluge, OIB 14004234641</item>
    </izvorni_sadrzaj>
    <derivirana_varijabla naziv="DomainObject.Predmet.ProtuStrankaListNazivFormatedOIB_1">
      <item>MAR-EN VIVA j.d.o.o. za trgovinu, ugostiteljstvo i usluge, OIB 14004234641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MAR-EN VIVA j.d.o.o. za trgovinu, ugostiteljstvo i usluge</izvorni_sadrzaj>
    <derivirana_varijabla naziv="DomainObject.Predmet.ProtustrankaIDrugi_1">MAR-EN VIVA j.d.o.o. za trgovinu, ugostiteljstvo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MAR-EN VIVA j.d.o.o. za trgovinu, ugostiteljstvo i usluge, OIB 14004234641, Ledine 14, 10290 Zaprešić</izvorni_sadrzaj>
    <derivirana_varijabla naziv="DomainObject.Predmet.ProtustrankaIDrugiAdressOIB_1">MAR-EN VIVA j.d.o.o. za trgovinu, ugostiteljstvo i usluge, OIB 14004234641, Ledine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MAR-EN VIVA j.d.o.o. za trgovinu, ugostiteljstvo i usluge</item>
    </izvorni_sadrzaj>
    <derivirana_varijabla naziv="DomainObject.Predmet.SudioniciListNaziv_1">
      <item>FINA Regionalni centar Zagreb</item>
      <item>MAR-EN VIVA j.d.o.o. za trgovinu, ugostiteljstvo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MAR-EN VIVA j.d.o.o. za trgovinu, ugostiteljstvo i usluge, OIB 14004234641, Ledine 14,10290 Zaprešić</item>
    </izvorni_sadrzaj>
    <derivirana_varijabla naziv="DomainObject.Predmet.SudioniciListAdressOIB_1">
      <item>FINA Regionalni centar Zagreb, OIB 85821130368, Trg svibanjskih žrtava 1995.1,10000 Zagreb</item>
      <item>MAR-EN VIVA j.d.o.o. za trgovinu, ugostiteljstvo i usluge, OIB 14004234641, Ledine 14,10290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14004234641</item>
    </izvorni_sadrzaj>
    <derivirana_varijabla naziv="DomainObject.Predmet.SudioniciListNazivOIB_1">
      <item>, OIB 85821130368</item>
      <item>, OIB 14004234641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2DFF0-4FCA-49F9-B5C6-B26C4FABC7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850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2019-09-03T12:20:00Z</cp:lastPrinted>
  <dcterms:modified xmlns:xsi="http://www.w3.org/2001/XMLSchema-instance" xsi:type="dcterms:W3CDTF">2019-09-03T12:20:00Z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