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F9651D">
                    <w:rPr>
                      <w:sz w:val="22"/>
                      <w:szCs w:val="22"/>
                    </w:rPr>
                    <w:t>St-1271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a514056" w14:paraId="a514056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 u stečajnom predmetu povodom zahtjeva Financijske agencije, Regionalni centar Osijek, Podružnica Osijek, L. Jagera 3, OIB 85821130368 za provedbu skraćenog stečajnog postupka nad dužnikom </w:t>
      </w:r>
      <w:r w:rsidR="00F9651D">
        <w:t>EURO FRUIT društvo s ograničenom odgovornošću za trgovinu i usluge, Lipik, Ante Starčevića 17, MBS 030176323, OIB 36471426551</w:t>
      </w:r>
      <w:r>
        <w:t xml:space="preserve">,  temeljem članka 430. Stečajnog zakona (NN 71/15, dalje: SZ), dana </w:t>
      </w:r>
      <w:r w:rsidR="00E66AA9">
        <w:t>20. studenoga</w:t>
      </w:r>
      <w:r w:rsidR="00615369">
        <w:t xml:space="preserve"> 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F9651D">
        <w:t>EURO FRUIT društvo s ograničenom odgovornošću za trgovinu i usluge, Lipik, Ante Starčevića 17, MBS 030176323, OIB 36471426551</w:t>
      </w:r>
      <w:r>
        <w:t xml:space="preserve">, na temelju neizvršenih osnova za plaćanje iznosi </w:t>
      </w:r>
      <w:r w:rsidR="00F9651D">
        <w:t>16.180,49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F9651D">
        <w:t>Renato Biščanin, OIB 24839005152</w:t>
      </w:r>
      <w:r>
        <w:t>,</w:t>
      </w:r>
      <w:r w:rsidR="000A717F">
        <w:t xml:space="preserve"> Lipik, Ulica Nikole Tesle 21,</w:t>
      </w:r>
      <w:r w:rsidR="00E66AA9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F9651D">
        <w:t>1271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E66AA9" w:rsidP="00E63D95" w:rsidR="00E63D95">
      <w:pPr>
        <w:ind w:left="708"/>
        <w:jc w:val="center"/>
      </w:pPr>
      <w:r>
        <w:t>U Osijeku 20</w:t>
      </w:r>
      <w:r w:rsidR="00E63D95">
        <w:t>.</w:t>
      </w:r>
      <w:r>
        <w:t xml:space="preserve"> studenoga 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E66AA9">
        <w:t>11</w:t>
      </w:r>
      <w:r>
        <w:t>.</w:t>
      </w:r>
      <w:r w:rsidR="00615369">
        <w:t>1</w:t>
      </w:r>
      <w:r w:rsidR="00E66AA9">
        <w:t>.2019</w:t>
      </w:r>
      <w:r>
        <w:t>.</w:t>
      </w:r>
    </w:p>
    <w:p w:rsidRDefault="00C47F9B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A717F"/>
    <w:rsid w:val="000E3CD9"/>
    <w:rsid w:val="001172AF"/>
    <w:rsid w:val="00122B97"/>
    <w:rsid w:val="0013588C"/>
    <w:rsid w:val="00137561"/>
    <w:rsid w:val="00143005"/>
    <w:rsid w:val="00186AA8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4E4421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81766"/>
    <w:rsid w:val="00692719"/>
    <w:rsid w:val="00696430"/>
    <w:rsid w:val="006B1CD3"/>
    <w:rsid w:val="006C6BB3"/>
    <w:rsid w:val="006E7282"/>
    <w:rsid w:val="00720319"/>
    <w:rsid w:val="00740D9B"/>
    <w:rsid w:val="0075404A"/>
    <w:rsid w:val="007667D7"/>
    <w:rsid w:val="00783908"/>
    <w:rsid w:val="007957FF"/>
    <w:rsid w:val="007C75AC"/>
    <w:rsid w:val="007E683F"/>
    <w:rsid w:val="00850ECF"/>
    <w:rsid w:val="00883522"/>
    <w:rsid w:val="008A02F5"/>
    <w:rsid w:val="008D1548"/>
    <w:rsid w:val="008D7FA0"/>
    <w:rsid w:val="0090773D"/>
    <w:rsid w:val="009158AC"/>
    <w:rsid w:val="00927558"/>
    <w:rsid w:val="00947F82"/>
    <w:rsid w:val="009C4D46"/>
    <w:rsid w:val="009D424F"/>
    <w:rsid w:val="00A324F9"/>
    <w:rsid w:val="00A55A74"/>
    <w:rsid w:val="00A958D2"/>
    <w:rsid w:val="00AB536E"/>
    <w:rsid w:val="00AD67F8"/>
    <w:rsid w:val="00B6125C"/>
    <w:rsid w:val="00C13E72"/>
    <w:rsid w:val="00C3199A"/>
    <w:rsid w:val="00C3258D"/>
    <w:rsid w:val="00C47F9B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66AA9"/>
    <w:rsid w:val="00E958F4"/>
    <w:rsid w:val="00EF1A85"/>
    <w:rsid w:val="00F254BB"/>
    <w:rsid w:val="00F264FF"/>
    <w:rsid w:val="00F57A94"/>
    <w:rsid w:val="00F96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5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7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7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7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7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5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7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7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7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7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St-1271/2018-3</izvorni_sadrzaj>
    <derivirana_varijabla naziv="DomainObject.Oznaka_1">St-1271/2018-3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1271</izvorni_sadrzaj>
    <derivirana_varijabla naziv="DomainObject.Predmet.Broj_1">1271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St-1271/2018</izvorni_sadrzaj>
    <derivirana_varijabla naziv="DomainObject.Predmet.OznakaBroj_1">St-1271/2018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FRUIT društvo s ograničenom odgovornošću za trgovinu i usluge</izvorni_sadrzaj>
    <derivirana_varijabla naziv="DomainObject.Predmet.ProtustrankaFormated_1">  EURO FRUIT društvo s ograničenom odgovornošću za trgovinu i usluge</derivirana_varijabla>
  </DomainObject.Predmet.ProtustrankaFormated>
  <DomainObject.Predmet.ProtustrankaFormatedOIB>
    <izvorni_sadrzaj>  EURO FRUIT društvo s ograničenom odgovornošću za trgovinu i usluge, OIB 36471426551</izvorni_sadrzaj>
    <derivirana_varijabla naziv="DomainObject.Predmet.ProtustrankaFormatedOIB_1">  EURO FRUIT društvo s ograničenom odgovornošću za trgovinu i usluge, OIB 36471426551</derivirana_varijabla>
  </DomainObject.Predmet.ProtustrankaFormatedOIB>
  <DomainObject.Predmet.ProtustrankaFormatedWithAdress>
    <izvorni_sadrzaj> EURO FRUIT društvo s ograničenom odgovornošću za trgovinu i usluge, Ante Starčevića 17, 34551 Lipik</izvorni_sadrzaj>
    <derivirana_varijabla naziv="DomainObject.Predmet.ProtustrankaFormatedWithAdress_1"> EURO FRUIT društvo s ograničenom odgovornošću za trgovinu i usluge, Ante Starčevića 17, 34551 Lipik</derivirana_varijabla>
  </DomainObject.Predmet.ProtustrankaFormatedWithAdress>
  <DomainObject.Predmet.ProtustrankaFormatedWithAdressOIB>
    <izvorni_sadrzaj> EURO FRUIT društvo s ograničenom odgovornošću za trgovinu i usluge, OIB 36471426551, Ante Starčevića 17, 34551 Lipik</izvorni_sadrzaj>
    <derivirana_varijabla naziv="DomainObject.Predmet.ProtustrankaFormatedWithAdressOIB_1"> EURO FRUIT društvo s ograničenom odgovornošću za trgovinu i usluge, OIB 36471426551, Ante Starčevića 17, 34551 Lipik</derivirana_varijabla>
  </DomainObject.Predmet.ProtustrankaFormatedWithAdressOIB>
  <DomainObject.Predmet.ProtustrankaWithAdress>
    <izvorni_sadrzaj>EURO FRUIT društvo s ograničenom odgovornošću za trgovinu i usluge Ante Starčevića 17, 34551 Lipik</izvorni_sadrzaj>
    <derivirana_varijabla naziv="DomainObject.Predmet.ProtustrankaWithAdress_1">EURO FRUIT društvo s ograničenom odgovornošću za trgovinu i usluge Ante Starčevića 17, 34551 Lipik</derivirana_varijabla>
  </DomainObject.Predmet.ProtustrankaWithAdress>
  <DomainObject.Predmet.ProtustrankaWithAdressOIB>
    <izvorni_sadrzaj>EURO FRUIT društvo s ograničenom odgovornošću za trgovinu i usluge, OIB 36471426551, Ante Starčevića 17, 34551 Lipik</izvorni_sadrzaj>
    <derivirana_varijabla naziv="DomainObject.Predmet.ProtustrankaWithAdressOIB_1">EURO FRUIT društvo s ograničenom odgovornošću za trgovinu i usluge, OIB 36471426551, Ante Starčevića 17, 34551 Lipik</derivirana_varijabla>
  </DomainObject.Predmet.ProtustrankaWithAdressOIB>
  <DomainObject.Predmet.ProtustrankaNazivFormated>
    <izvorni_sadrzaj>EURO FRUIT društvo s ograničenom odgovornošću za trgovinu i usluge</izvorni_sadrzaj>
    <derivirana_varijabla naziv="DomainObject.Predmet.ProtustrankaNazivFormated_1">EURO FRUIT društvo s ograničenom odgovornošću za trgovinu i usluge</derivirana_varijabla>
  </DomainObject.Predmet.ProtustrankaNazivFormated>
  <DomainObject.Predmet.ProtustrankaNazivFormatedOIB>
    <izvorni_sadrzaj>EURO FRUIT društvo s ograničenom odgovornošću za trgovinu i usluge, OIB 36471426551</izvorni_sadrzaj>
    <derivirana_varijabla naziv="DomainObject.Predmet.ProtustrankaNazivFormatedOIB_1">EURO FRUIT društvo s ograničenom odgovornošću za trgovinu i usluge, OIB 36471426551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 FRUIT društvo s ograničenom odgovornošću za trgovinu i usluge</item>
    </izvorni_sadrzaj>
    <derivirana_varijabla naziv="DomainObject.Predmet.ProtuStrankaListFormated_1">
      <item>EURO FRUIT društvo s ograničenom odgovornošću za trgovinu i usluge</item>
    </derivirana_varijabla>
  </DomainObject.Predmet.ProtuStrankaListFormated>
  <DomainObject.Predmet.ProtuStrankaListFormatedOIB>
    <izvorni_sadrzaj>
      <item>EURO FRUIT društvo s ograničenom odgovornošću za trgovinu i usluge, OIB 36471426551</item>
    </izvorni_sadrzaj>
    <derivirana_varijabla naziv="DomainObject.Predmet.ProtuStrankaListFormatedOIB_1">
      <item>EURO FRUIT društvo s ograničenom odgovornošću za trgovinu i usluge, OIB 36471426551</item>
    </derivirana_varijabla>
  </DomainObject.Predmet.ProtuStrankaListFormatedOIB>
  <DomainObject.Predmet.ProtuStrankaListFormatedWithAdress>
    <izvorni_sadrzaj>
      <item>EURO FRUIT društvo s ograničenom odgovornošću za trgovinu i usluge, Ante Starčevića 17, 34551 Lipik</item>
    </izvorni_sadrzaj>
    <derivirana_varijabla naziv="DomainObject.Predmet.ProtuStrankaListFormatedWithAdress_1">
      <item>EURO FRUIT društvo s ograničenom odgovornošću za trgovinu i usluge, Ante Starčevića 17, 34551 Lipik</item>
    </derivirana_varijabla>
  </DomainObject.Predmet.ProtuStrankaListFormatedWithAdress>
  <DomainObject.Predmet.ProtuStrankaListFormatedWithAdressOIB>
    <izvorni_sadrzaj>
      <item>EURO FRUIT društvo s ograničenom odgovornošću za trgovinu i usluge, OIB 36471426551, Ante Starčevića 17, 34551 Lipik</item>
    </izvorni_sadrzaj>
    <derivirana_varijabla naziv="DomainObject.Predmet.ProtuStrankaListFormatedWithAdressOIB_1">
      <item>EURO FRUIT društvo s ograničenom odgovornošću za trgovinu i usluge, OIB 36471426551, Ante Starčevića 17, 34551 Lipik</item>
    </derivirana_varijabla>
  </DomainObject.Predmet.ProtuStrankaListFormatedWithAdressOIB>
  <DomainObject.Predmet.ProtuStrankaListNazivFormated>
    <izvorni_sadrzaj>
      <item>EURO FRUIT društvo s ograničenom odgovornošću za trgovinu i usluge</item>
    </izvorni_sadrzaj>
    <derivirana_varijabla naziv="DomainObject.Predmet.ProtuStrankaListNazivFormated_1">
      <item>EURO FRUIT društvo s ograničenom odgovornošću za trgovinu i usluge</item>
    </derivirana_varijabla>
  </DomainObject.Predmet.ProtuStrankaListNazivFormated>
  <DomainObject.Predmet.ProtuStrankaListNazivFormatedOIB>
    <izvorni_sadrzaj>
      <item>EURO FRUIT društvo s ograničenom odgovornošću za trgovinu i usluge, OIB 36471426551</item>
    </izvorni_sadrzaj>
    <derivirana_varijabla naziv="DomainObject.Predmet.ProtuStrankaListNazivFormatedOIB_1">
      <item>EURO FRUIT društvo s ograničenom odgovornošću za trgovinu i usluge, OIB 36471426551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St-1271/2018-3</izvorni_sadrzaj>
    <derivirana_varijabla naziv="DomainObject.PoslovniBrojDokumenta_1">St-1271/2018-3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 FRUIT društvo s ograničenom odgovornošću za trgovinu i usluge</izvorni_sadrzaj>
    <derivirana_varijabla naziv="DomainObject.Predmet.ProtustrankaIDrugi_1">EURO FRUIT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 FRUIT društvo s ograničenom odgovornošću za trgovinu i usluge, OIB 36471426551, Ante Starčevića 17, 34551 Lipik</izvorni_sadrzaj>
    <derivirana_varijabla naziv="DomainObject.Predmet.ProtustrankaIDrugiAdressOIB_1">EURO FRUIT društvo s ograničenom odgovornošću za trgovinu i usluge, OIB 36471426551, Ante Starčevića 17,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 FRUIT društvo s ograničenom odgovornošću za trgovinu i usluge</item>
    </izvorni_sadrzaj>
    <derivirana_varijabla naziv="DomainObject.Predmet.SudioniciListNaziv_1">
      <item>FINA RC OSIJEK</item>
      <item>EURO FRUIT društvo s ograničenom odgovornošću za trgovinu i usluge</item>
    </derivirana_varijabla>
  </DomainObject.Predmet.SudioniciListNaziv>
  <DomainObject.Predmet.SudioniciListAdressOIB>
    <izvorni_sadrzaj>
      <item>FINA RC OSIJEK, OIB 85821130368</item>
      <item>EURO FRUIT društvo s ograničenom odgovornošću za trgovinu i usluge, OIB 36471426551, Ante Starčevića 17,34551 Lipik</item>
    </izvorni_sadrzaj>
    <derivirana_varijabla naziv="DomainObject.Predmet.SudioniciListAdressOIB_1">
      <item>FINA RC OSIJEK, OIB 85821130368</item>
      <item>EURO FRUIT društvo s ograničenom odgovornošću za trgovinu i usluge, OIB 36471426551, Ante Starčevića 17,34551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36471426551</item>
    </izvorni_sadrzaj>
    <derivirana_varijabla naziv="DomainObject.Predmet.SudioniciListNazivOIB_1">
      <item>, OIB 85821130368</item>
      <item>, OIB 36471426551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2174</properties:Characters>
  <properties:Lines>47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2018-11-20T08:22:00Z</dcterms:created>
  <dc:creator>Snježana Andrijanić</dc:creator>
  <cp:lastModifiedBy>Gordana Harc</cp:lastModifiedBy>
  <cp:lastPrinted>2018-11-20T07:24:00Z</cp:lastPrinted>
  <dcterms:modified xmlns:xsi="http://www.w3.org/2001/XMLSchema-instance" xsi:type="dcterms:W3CDTF">2018-11-20T08:38:00Z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St-1271/2018-3 / Odluka - Oglas (oglas_-_1271-18_OS.docx)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