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b4ef" w14:paraId="73eb4ef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B5519D">
        <w:rPr>
          <w:b w:val="false"/>
          <w:u w:val="none"/>
        </w:rPr>
        <w:t>19/2016-5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8A750E">
        <w:t xml:space="preserve">u pravnoj stvari predlagatelja – potrošača </w:t>
      </w:r>
      <w:r w:rsidR="00B5519D">
        <w:t>KATICE HNAČUK iz Osijeka, Vukovarska 114c OIB: 19125025047, radi stečaja potrošača</w:t>
      </w:r>
      <w:r>
        <w:t xml:space="preserve">,  izvan ročišta, dana </w:t>
      </w:r>
      <w:r w:rsidR="006F1CC5">
        <w:t>20</w:t>
      </w:r>
      <w:r w:rsidRPr="00067A69">
        <w:t xml:space="preserve">. </w:t>
      </w:r>
      <w:r w:rsidR="008A750E">
        <w:t>travnja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A55CB" w:rsidP="004E4349" w:rsidR="004E4349" w:rsidRPr="000A55CB">
      <w:pPr>
        <w:jc w:val="center"/>
        <w:rPr>
          <w:u w:val="single"/>
        </w:rPr>
      </w:pPr>
      <w:r w:rsidRPr="000A55CB">
        <w:rPr>
          <w:u w:val="single"/>
        </w:rPr>
        <w:t>2</w:t>
      </w:r>
      <w:r w:rsidR="003110D6">
        <w:rPr>
          <w:u w:val="single"/>
        </w:rPr>
        <w:t>1</w:t>
      </w:r>
      <w:r w:rsidR="004E4349" w:rsidRPr="000A55CB">
        <w:rPr>
          <w:u w:val="single"/>
        </w:rPr>
        <w:t xml:space="preserve">. </w:t>
      </w:r>
      <w:r w:rsidR="00B05105">
        <w:rPr>
          <w:u w:val="single"/>
        </w:rPr>
        <w:t>lipnja</w:t>
      </w:r>
      <w:r w:rsidR="004E4349" w:rsidRPr="000A55CB">
        <w:rPr>
          <w:u w:val="single"/>
        </w:rPr>
        <w:t xml:space="preserve"> 2017.g. u </w:t>
      </w:r>
      <w:r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B5519D">
        <w:rPr>
          <w:u w:val="single"/>
        </w:rPr>
        <w:t>00</w:t>
      </w:r>
      <w:r w:rsidR="004E4349" w:rsidRPr="000A55CB">
        <w:rPr>
          <w:u w:val="single"/>
        </w:rPr>
        <w:t xml:space="preserve">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F44977" w:rsidP="00BB4D80" w:rsidR="004E4349">
      <w:pPr>
        <w:pStyle w:val="Odlomakpopisa"/>
        <w:numPr>
          <w:ilvl w:val="0"/>
          <w:numId w:val="2"/>
        </w:numPr>
        <w:jc w:val="both"/>
      </w:pPr>
      <w:r>
        <w:t>HEP TOPLINARSTVO d.o.o.</w:t>
      </w:r>
      <w:r w:rsidR="009E7847">
        <w:t xml:space="preserve"> OIB: </w:t>
      </w:r>
      <w:r w:rsidR="00BB4D80" w:rsidRPr="00BB4D80">
        <w:t>15907062900</w:t>
      </w:r>
      <w:r w:rsidR="009E7847">
        <w:t xml:space="preserve">, </w:t>
      </w:r>
      <w:r w:rsidR="008F4774">
        <w:t>Miševečka 15a</w:t>
      </w:r>
      <w:r w:rsidR="009E7847">
        <w:t>, Zagreb,</w:t>
      </w:r>
    </w:p>
    <w:p w:rsidRDefault="008F4774" w:rsidP="008F4774" w:rsidR="009E7847">
      <w:pPr>
        <w:pStyle w:val="Odlomakpopisa"/>
        <w:numPr>
          <w:ilvl w:val="0"/>
          <w:numId w:val="2"/>
        </w:numPr>
        <w:jc w:val="both"/>
      </w:pPr>
      <w:r>
        <w:t>VODOVOD - OSIJEK d.o.o.</w:t>
      </w:r>
      <w:r w:rsidR="009E7847">
        <w:t>, OIB:</w:t>
      </w:r>
      <w:r w:rsidR="00DC0A11" w:rsidRPr="00DC0A11">
        <w:t xml:space="preserve"> </w:t>
      </w:r>
      <w:r w:rsidRPr="008F4774">
        <w:t>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GRAD OSIJEK</w:t>
      </w:r>
      <w:r w:rsidR="00527914">
        <w:t>,</w:t>
      </w:r>
      <w:r w:rsidR="00DC1328">
        <w:t xml:space="preserve"> OIB: </w:t>
      </w:r>
      <w:r w:rsidRPr="00EE6427">
        <w:t>30050049642</w:t>
      </w:r>
      <w:r>
        <w:t>, F. Kuhača 9, Osijek</w:t>
      </w:r>
    </w:p>
    <w:p w:rsidRDefault="00EE6427" w:rsidP="00EE6427" w:rsidR="00DC1328">
      <w:pPr>
        <w:pStyle w:val="Odlomakpopisa"/>
        <w:numPr>
          <w:ilvl w:val="0"/>
          <w:numId w:val="2"/>
        </w:numPr>
        <w:jc w:val="both"/>
      </w:pPr>
      <w:r>
        <w:t>UNIKOM d.o.o.</w:t>
      </w:r>
      <w:r w:rsidR="00DC1328">
        <w:t xml:space="preserve"> OIB:</w:t>
      </w:r>
      <w:r w:rsidR="00400359" w:rsidRPr="00400359">
        <w:t xml:space="preserve"> </w:t>
      </w:r>
      <w:r w:rsidRPr="00EE6427">
        <w:t>07507345484</w:t>
      </w:r>
      <w:r w:rsidR="00DC1328">
        <w:t xml:space="preserve">, </w:t>
      </w:r>
      <w:r w:rsidR="001A50DF">
        <w:t>Ružina 11a, Osijek,</w:t>
      </w:r>
    </w:p>
    <w:p w:rsidRDefault="00400359" w:rsidP="00400359" w:rsidR="004E4349">
      <w:pPr>
        <w:pStyle w:val="Odlomakpopisa"/>
        <w:numPr>
          <w:ilvl w:val="0"/>
          <w:numId w:val="2"/>
        </w:numPr>
        <w:jc w:val="both"/>
      </w:pPr>
      <w:r>
        <w:t>VIP NET d.o.o.</w:t>
      </w:r>
      <w:r w:rsidR="004E4349">
        <w:t xml:space="preserve"> OIB: </w:t>
      </w:r>
      <w:r w:rsidRPr="00400359">
        <w:t>29524210204</w:t>
      </w:r>
      <w:r w:rsidR="004E4349">
        <w:t xml:space="preserve">, iz Zagreba, </w:t>
      </w:r>
      <w:r>
        <w:t>Vrtni put 1</w:t>
      </w:r>
    </w:p>
    <w:p w:rsidRDefault="001A50DF" w:rsidP="00236AFA" w:rsidR="00400359">
      <w:pPr>
        <w:pStyle w:val="Odlomakpopisa"/>
        <w:numPr>
          <w:ilvl w:val="0"/>
          <w:numId w:val="2"/>
        </w:numPr>
        <w:jc w:val="both"/>
      </w:pPr>
      <w:r>
        <w:t>EOS MATRIX d.o.o.</w:t>
      </w:r>
      <w:r w:rsidR="00400359">
        <w:t>, OIB:</w:t>
      </w:r>
      <w:r w:rsidR="00400359" w:rsidRPr="00400359">
        <w:t xml:space="preserve"> </w:t>
      </w:r>
      <w:r w:rsidR="00236AFA" w:rsidRPr="00236AFA">
        <w:t>76674680107</w:t>
      </w:r>
      <w:r w:rsidR="0026726A">
        <w:t xml:space="preserve">, </w:t>
      </w:r>
      <w:r w:rsidR="00236AFA">
        <w:t>Horvatova 82, Zagreb</w:t>
      </w:r>
      <w:r w:rsidR="0026726A">
        <w:t>,</w:t>
      </w:r>
    </w:p>
    <w:p w:rsidRDefault="00236AFA" w:rsidP="00DE4DD7" w:rsidR="00236AFA">
      <w:pPr>
        <w:pStyle w:val="Odlomakpopisa"/>
        <w:numPr>
          <w:ilvl w:val="0"/>
          <w:numId w:val="2"/>
        </w:numPr>
        <w:jc w:val="both"/>
      </w:pPr>
      <w:r>
        <w:t>HRVATSKI TELEKOM d.d., OIB:</w:t>
      </w:r>
      <w:r w:rsidR="00DE4DD7" w:rsidRPr="00DE4DD7">
        <w:t xml:space="preserve"> 81793146560</w:t>
      </w:r>
      <w:r w:rsidR="00DE4DD7">
        <w:t>, R.</w:t>
      </w:r>
      <w:r w:rsidR="00B268C1">
        <w:t xml:space="preserve"> </w:t>
      </w:r>
      <w:r w:rsidR="00DE4DD7">
        <w:t>F. Mihanovića 9, Zagreb,</w:t>
      </w:r>
    </w:p>
    <w:p w:rsidRDefault="00DE4DD7" w:rsidP="00DE4DD7" w:rsidR="00DE4DD7">
      <w:pPr>
        <w:pStyle w:val="Odlomakpopisa"/>
        <w:numPr>
          <w:ilvl w:val="0"/>
          <w:numId w:val="2"/>
        </w:numPr>
        <w:jc w:val="both"/>
      </w:pPr>
      <w:r>
        <w:t xml:space="preserve">SLATINSKA BANKA d.d., OIB: </w:t>
      </w:r>
      <w:r w:rsidRPr="00DE4DD7">
        <w:t>42252496579</w:t>
      </w:r>
      <w:r>
        <w:t xml:space="preserve">, V. Nazora 2, Slatina, </w:t>
      </w:r>
    </w:p>
    <w:p w:rsidRDefault="00DE4DD7" w:rsidP="008D6F9A" w:rsidR="00DE4DD7">
      <w:pPr>
        <w:pStyle w:val="Odlomakpopisa"/>
        <w:numPr>
          <w:ilvl w:val="0"/>
          <w:numId w:val="2"/>
        </w:numPr>
        <w:jc w:val="both"/>
      </w:pPr>
      <w:r>
        <w:t>HEP d.o.o.</w:t>
      </w:r>
      <w:r w:rsidR="008D6F9A">
        <w:t>ELEKTROSLAVONIJA OSIJEK, OIB:</w:t>
      </w:r>
      <w:r w:rsidR="008D6F9A" w:rsidRPr="008D6F9A">
        <w:t xml:space="preserve"> 46830600751</w:t>
      </w:r>
      <w:r w:rsidR="008D6F9A">
        <w:t xml:space="preserve">, Šet. kardinala Šepera 1a, Osijek, </w:t>
      </w:r>
    </w:p>
    <w:p w:rsidRDefault="008D6F9A" w:rsidP="00162B93" w:rsidR="008D6F9A">
      <w:pPr>
        <w:pStyle w:val="Odlomakpopisa"/>
        <w:numPr>
          <w:ilvl w:val="0"/>
          <w:numId w:val="2"/>
        </w:numPr>
        <w:jc w:val="both"/>
      </w:pPr>
      <w:r>
        <w:t>KENT BANK d.d.</w:t>
      </w:r>
      <w:r w:rsidR="00162B93">
        <w:t xml:space="preserve">, OIB: </w:t>
      </w:r>
      <w:r w:rsidR="00162B93" w:rsidRPr="00162B93">
        <w:t>73656725926</w:t>
      </w:r>
      <w:r w:rsidR="00162B93">
        <w:t>, Gundulićeva 1, Zagreb,</w:t>
      </w:r>
    </w:p>
    <w:p w:rsidRDefault="0026726A" w:rsidP="0026726A" w:rsidR="0026726A">
      <w:pPr>
        <w:pStyle w:val="Odlomakpopisa"/>
        <w:numPr>
          <w:ilvl w:val="0"/>
          <w:numId w:val="2"/>
        </w:numPr>
        <w:jc w:val="both"/>
      </w:pPr>
      <w:r>
        <w:t>FINA ZAGREB, OIB:</w:t>
      </w:r>
      <w:r w:rsidRPr="0026726A">
        <w:t xml:space="preserve"> 85821130368</w:t>
      </w:r>
      <w:r>
        <w:t>, Ul. grada Vukovara 7</w:t>
      </w:r>
      <w:r w:rsidR="00162B93">
        <w:t>0</w:t>
      </w:r>
      <w:r>
        <w:t>, Zagreb,</w:t>
      </w:r>
    </w:p>
    <w:p w:rsidRDefault="0018621A" w:rsidP="0018621A" w:rsidR="0018621A">
      <w:pPr>
        <w:pStyle w:val="Odlomakpopisa"/>
        <w:ind w:left="1065"/>
        <w:jc w:val="both"/>
      </w:pP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B268C1">
        <w:t>Katica Hnačuk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6F1CC5">
        <w:t>20</w:t>
      </w:r>
      <w:r w:rsidR="004E4349" w:rsidRPr="00067A69">
        <w:t xml:space="preserve">. </w:t>
      </w:r>
      <w:r>
        <w:t>travnja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E2129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162B93" w:rsidP="00162B93" w:rsidR="00162B93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19/2016-5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62B93"/>
    <w:rsid w:val="0018621A"/>
    <w:rsid w:val="00191FDD"/>
    <w:rsid w:val="001A50DF"/>
    <w:rsid w:val="001A5FBF"/>
    <w:rsid w:val="001A735F"/>
    <w:rsid w:val="001B15D2"/>
    <w:rsid w:val="001B1A57"/>
    <w:rsid w:val="001B29E0"/>
    <w:rsid w:val="001D0293"/>
    <w:rsid w:val="001F1118"/>
    <w:rsid w:val="001F5651"/>
    <w:rsid w:val="00212DDD"/>
    <w:rsid w:val="00232EBA"/>
    <w:rsid w:val="00236AFA"/>
    <w:rsid w:val="0025388E"/>
    <w:rsid w:val="0026150A"/>
    <w:rsid w:val="0026726A"/>
    <w:rsid w:val="00275354"/>
    <w:rsid w:val="002A1FF5"/>
    <w:rsid w:val="002E014E"/>
    <w:rsid w:val="002E49C1"/>
    <w:rsid w:val="002E73BE"/>
    <w:rsid w:val="002F6766"/>
    <w:rsid w:val="002F6BEF"/>
    <w:rsid w:val="003110D6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0359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27914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1CC5"/>
    <w:rsid w:val="006F22F3"/>
    <w:rsid w:val="00730005"/>
    <w:rsid w:val="0073345A"/>
    <w:rsid w:val="00762AED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D27E3"/>
    <w:rsid w:val="008D4DB9"/>
    <w:rsid w:val="008D6F9A"/>
    <w:rsid w:val="008E0217"/>
    <w:rsid w:val="008E6854"/>
    <w:rsid w:val="008F3AA6"/>
    <w:rsid w:val="008F468E"/>
    <w:rsid w:val="008F4774"/>
    <w:rsid w:val="00921ADE"/>
    <w:rsid w:val="00921E8D"/>
    <w:rsid w:val="00924E7E"/>
    <w:rsid w:val="0094004F"/>
    <w:rsid w:val="00983E19"/>
    <w:rsid w:val="00985705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0C2D"/>
    <w:rsid w:val="00B268C1"/>
    <w:rsid w:val="00B27702"/>
    <w:rsid w:val="00B30A95"/>
    <w:rsid w:val="00B30AD2"/>
    <w:rsid w:val="00B41ACC"/>
    <w:rsid w:val="00B5519D"/>
    <w:rsid w:val="00B6496E"/>
    <w:rsid w:val="00B7745F"/>
    <w:rsid w:val="00B77C81"/>
    <w:rsid w:val="00B903D1"/>
    <w:rsid w:val="00BB4D80"/>
    <w:rsid w:val="00BF3092"/>
    <w:rsid w:val="00C15663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401BC"/>
    <w:rsid w:val="00D55D29"/>
    <w:rsid w:val="00D65877"/>
    <w:rsid w:val="00D65DB6"/>
    <w:rsid w:val="00D7642D"/>
    <w:rsid w:val="00D809EB"/>
    <w:rsid w:val="00DA3245"/>
    <w:rsid w:val="00DA3DF8"/>
    <w:rsid w:val="00DA609E"/>
    <w:rsid w:val="00DC0A11"/>
    <w:rsid w:val="00DC1328"/>
    <w:rsid w:val="00DC304F"/>
    <w:rsid w:val="00DC7AB1"/>
    <w:rsid w:val="00DE3502"/>
    <w:rsid w:val="00DE4DD7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E2129"/>
    <w:rsid w:val="00EE6427"/>
    <w:rsid w:val="00EF1667"/>
    <w:rsid w:val="00F04D69"/>
    <w:rsid w:val="00F24426"/>
    <w:rsid w:val="00F24F1C"/>
    <w:rsid w:val="00F25A51"/>
    <w:rsid w:val="00F26609"/>
    <w:rsid w:val="00F31F64"/>
    <w:rsid w:val="00F40D4F"/>
    <w:rsid w:val="00F44977"/>
    <w:rsid w:val="00F54576"/>
    <w:rsid w:val="00F5795D"/>
    <w:rsid w:val="00F65F12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8CA066-8745-47EB-A505-9E02F283A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2407</properties:Characters>
  <properties:Lines>86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2017-04-20T06:31:00Z</dcterms:created>
  <dc:creator>sud</dc:creator>
  <cp:lastModifiedBy>Tonkica Topić</cp:lastModifiedBy>
  <cp:lastPrinted>2017-04-20T06:43:00Z</cp:lastPrinted>
  <dcterms:modified xmlns:xsi="http://www.w3.org/2001/XMLSchema-instance" xsi:type="dcterms:W3CDTF">2017-04-20T11:45:00Z</dcterms:modified>
  <cp:revision>7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UNIKOM 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