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000a" w14:paraId="385000a" w:rsidRDefault="00DB6E4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0A5C42">
        <w:rPr>
          <w:sz w:val="24"/>
        </w:rPr>
        <w:t>2146/2016-4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35086F">
        <w:rPr>
          <w:sz w:val="24"/>
        </w:rPr>
        <w:t xml:space="preserve"> </w:t>
      </w:r>
      <w:r w:rsidR="0035086F" w:rsidRPr="0035086F">
        <w:rPr>
          <w:sz w:val="24"/>
          <w:szCs w:val="24"/>
        </w:rPr>
        <w:t>BRANITELJSKA ZADRUGA SJEME-PANJ-UMJETNOST-ŽIVOT za proizvodnju, trgovinu i usluge Slavonski Brod</w:t>
      </w:r>
      <w:r w:rsidR="00B5219D">
        <w:rPr>
          <w:sz w:val="24"/>
        </w:rPr>
        <w:t>,</w:t>
      </w:r>
      <w:r w:rsidR="0035086F">
        <w:rPr>
          <w:sz w:val="24"/>
        </w:rPr>
        <w:t xml:space="preserve"> </w:t>
      </w:r>
      <w:proofErr w:type="spellStart"/>
      <w:r w:rsidR="0035086F">
        <w:rPr>
          <w:sz w:val="24"/>
        </w:rPr>
        <w:t>Košarevac</w:t>
      </w:r>
      <w:proofErr w:type="spellEnd"/>
      <w:r w:rsidR="0035086F">
        <w:rPr>
          <w:sz w:val="24"/>
        </w:rPr>
        <w:t xml:space="preserve"> </w:t>
      </w:r>
      <w:proofErr w:type="spellStart"/>
      <w:r w:rsidR="0035086F">
        <w:rPr>
          <w:sz w:val="24"/>
        </w:rPr>
        <w:t>bb</w:t>
      </w:r>
      <w:proofErr w:type="spellEnd"/>
      <w:r w:rsidR="0035086F">
        <w:rPr>
          <w:sz w:val="24"/>
        </w:rPr>
        <w:t>, OIB 77667169080,</w:t>
      </w:r>
      <w:r w:rsidR="00B5219D">
        <w:rPr>
          <w:sz w:val="24"/>
        </w:rPr>
        <w:t xml:space="preserve"> dana </w:t>
      </w:r>
      <w:r w:rsidR="0035086F">
        <w:rPr>
          <w:sz w:val="24"/>
        </w:rPr>
        <w:t>25.listopada</w:t>
      </w:r>
      <w:r w:rsidR="00EB6566">
        <w:rPr>
          <w:sz w:val="24"/>
        </w:rPr>
        <w:t xml:space="preserve">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35086F">
        <w:rPr>
          <w:sz w:val="24"/>
        </w:rPr>
        <w:t xml:space="preserve"> </w:t>
      </w:r>
      <w:r w:rsidR="0035086F" w:rsidRPr="0035086F">
        <w:rPr>
          <w:sz w:val="24"/>
          <w:szCs w:val="24"/>
        </w:rPr>
        <w:t>BRANITELJSKA ZADRUGA SJEME-PANJ-UMJETNOST-ŽIVOT za proizvodnju, trgovinu i usluge Slavonski Brod</w:t>
      </w:r>
      <w:r w:rsidR="0035086F">
        <w:rPr>
          <w:sz w:val="24"/>
        </w:rPr>
        <w:t xml:space="preserve">, </w:t>
      </w:r>
      <w:proofErr w:type="spellStart"/>
      <w:r w:rsidR="0035086F">
        <w:rPr>
          <w:sz w:val="24"/>
        </w:rPr>
        <w:t>Košarevac</w:t>
      </w:r>
      <w:proofErr w:type="spellEnd"/>
      <w:r w:rsidR="0035086F">
        <w:rPr>
          <w:sz w:val="24"/>
        </w:rPr>
        <w:t xml:space="preserve"> </w:t>
      </w:r>
      <w:proofErr w:type="spellStart"/>
      <w:r w:rsidR="0035086F">
        <w:rPr>
          <w:sz w:val="24"/>
        </w:rPr>
        <w:t>bb</w:t>
      </w:r>
      <w:proofErr w:type="spellEnd"/>
      <w:r w:rsidR="0035086F">
        <w:rPr>
          <w:sz w:val="24"/>
        </w:rPr>
        <w:t>, OIB 77667169080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35086F">
        <w:rPr>
          <w:b/>
          <w:sz w:val="24"/>
        </w:rPr>
        <w:t>7.prosinca 2016.u 11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DA13E3">
        <w:rPr>
          <w:sz w:val="24"/>
          <w:szCs w:val="24"/>
        </w:rPr>
        <w:t xml:space="preserve"> </w:t>
      </w:r>
      <w:r w:rsidR="00737CF6" w:rsidRPr="00737CF6">
        <w:rPr>
          <w:sz w:val="24"/>
          <w:szCs w:val="24"/>
        </w:rPr>
        <w:t xml:space="preserve">Andreju </w:t>
      </w:r>
      <w:proofErr w:type="spellStart"/>
      <w:r w:rsidR="00737CF6" w:rsidRPr="00737CF6">
        <w:rPr>
          <w:sz w:val="24"/>
          <w:szCs w:val="24"/>
        </w:rPr>
        <w:t>Macku</w:t>
      </w:r>
      <w:proofErr w:type="spellEnd"/>
      <w:r w:rsidR="00737CF6" w:rsidRPr="00737CF6">
        <w:rPr>
          <w:sz w:val="24"/>
          <w:szCs w:val="24"/>
        </w:rPr>
        <w:t xml:space="preserve">, Slavonski Brod, </w:t>
      </w:r>
      <w:proofErr w:type="spellStart"/>
      <w:r w:rsidR="00737CF6" w:rsidRPr="00737CF6">
        <w:rPr>
          <w:sz w:val="24"/>
          <w:szCs w:val="24"/>
        </w:rPr>
        <w:t>Pribudovačka</w:t>
      </w:r>
      <w:proofErr w:type="spellEnd"/>
      <w:r w:rsidR="00737CF6" w:rsidRPr="00737CF6">
        <w:rPr>
          <w:sz w:val="24"/>
          <w:szCs w:val="24"/>
        </w:rPr>
        <w:t xml:space="preserve"> ul.37, OIB 71127291970</w:t>
      </w:r>
      <w:r>
        <w:rPr>
          <w:sz w:val="24"/>
          <w:szCs w:val="24"/>
        </w:rPr>
        <w:t>,</w:t>
      </w:r>
      <w:r w:rsidR="00EB6566">
        <w:rPr>
          <w:sz w:val="24"/>
          <w:szCs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</w:t>
      </w:r>
      <w:r w:rsidR="00737CF6">
        <w:rPr>
          <w:sz w:val="24"/>
          <w:szCs w:val="24"/>
        </w:rPr>
        <w:t>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2C7CF2">
        <w:rPr>
          <w:sz w:val="24"/>
        </w:rPr>
        <w:t xml:space="preserve">LUKAČEVIĆ d.o.o </w:t>
      </w:r>
      <w:proofErr w:type="spellStart"/>
      <w:r w:rsidR="002C7CF2">
        <w:rPr>
          <w:sz w:val="24"/>
        </w:rPr>
        <w:t>Bektež</w:t>
      </w:r>
      <w:proofErr w:type="spellEnd"/>
      <w:r w:rsidR="002C3622">
        <w:rPr>
          <w:sz w:val="24"/>
        </w:rPr>
        <w:t xml:space="preserve"> temeljem čl. </w:t>
      </w:r>
      <w:r w:rsidR="003C08A5">
        <w:rPr>
          <w:sz w:val="24"/>
        </w:rPr>
        <w:t>110</w:t>
      </w:r>
      <w:r w:rsidR="002C3622">
        <w:rPr>
          <w:sz w:val="24"/>
        </w:rPr>
        <w:t xml:space="preserve"> st. </w:t>
      </w:r>
      <w:r w:rsidR="003C08A5">
        <w:rPr>
          <w:sz w:val="24"/>
        </w:rPr>
        <w:t xml:space="preserve">1 </w:t>
      </w:r>
      <w:r>
        <w:rPr>
          <w:sz w:val="24"/>
        </w:rPr>
        <w:t xml:space="preserve">Stečajnog zakon (NN br. 71/15).  U prijedlogu navodi da dužnik na dan </w:t>
      </w:r>
      <w:r w:rsidR="00737CF6">
        <w:rPr>
          <w:sz w:val="24"/>
        </w:rPr>
        <w:t>15</w:t>
      </w:r>
      <w:r w:rsidR="00EB6566">
        <w:rPr>
          <w:sz w:val="24"/>
        </w:rPr>
        <w:t>.7</w:t>
      </w:r>
      <w:r w:rsidR="009F40EC">
        <w:rPr>
          <w:sz w:val="24"/>
        </w:rPr>
        <w:t>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F40E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737CF6">
        <w:rPr>
          <w:sz w:val="24"/>
        </w:rPr>
        <w:t>9.076,27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3C08A5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737CF6">
        <w:rPr>
          <w:sz w:val="24"/>
        </w:rPr>
        <w:t>25.listopada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B80874" w:rsidR="00737CF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="00737CF6">
        <w:rPr>
          <w:sz w:val="24"/>
        </w:rPr>
        <w:t xml:space="preserve">Vesna Vukelić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A5C42"/>
    <w:rsid w:val="000B407B"/>
    <w:rsid w:val="000B4C24"/>
    <w:rsid w:val="000C34E0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C7CF2"/>
    <w:rsid w:val="002E0205"/>
    <w:rsid w:val="002E1909"/>
    <w:rsid w:val="002F1BF0"/>
    <w:rsid w:val="002F2CE0"/>
    <w:rsid w:val="002F5E6D"/>
    <w:rsid w:val="003202C5"/>
    <w:rsid w:val="00344861"/>
    <w:rsid w:val="00344E23"/>
    <w:rsid w:val="0035086F"/>
    <w:rsid w:val="0035179C"/>
    <w:rsid w:val="00357279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08A5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B3468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A3D11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37CF6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D61F3"/>
    <w:rsid w:val="008D63E1"/>
    <w:rsid w:val="008D6BC4"/>
    <w:rsid w:val="008F2185"/>
    <w:rsid w:val="009052BC"/>
    <w:rsid w:val="00906CDA"/>
    <w:rsid w:val="00910768"/>
    <w:rsid w:val="00932563"/>
    <w:rsid w:val="009435D5"/>
    <w:rsid w:val="009436F4"/>
    <w:rsid w:val="009549FE"/>
    <w:rsid w:val="00954C94"/>
    <w:rsid w:val="00970E18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4491B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0874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A13E3"/>
    <w:rsid w:val="00DB07EB"/>
    <w:rsid w:val="00DB106C"/>
    <w:rsid w:val="00DB5C2C"/>
    <w:rsid w:val="00DB6E40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B6566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E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0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E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0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9076.27</izvorni_sadrzaj>
    <derivirana_varijabla naziv="DomainObject.Predmet.InicijalnaVrijednost_1">9076.27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St-2146/2016</izvorni_sadrzaj>
    <derivirana_varijabla naziv="DomainObject.Predmet.OznakaBroj_1">St-2146/2016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</izvorni_sadrzaj>
    <derivirana_varijabla naziv="DomainObject.Predmet.PrimjedbaSuca_1">čl. 110 st.1.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SJEME-PANJ-UMJETNOST-ŽIVOT za proizvodnju, trgovinu i usluge</izvorni_sadrzaj>
    <derivirana_varijabla naziv="DomainObject.Predmet.ProtustrankaFormated_1">  BRANITELJSKA ZADRUGA SJEME-PANJ-UMJETNOST-ŽIVOT za proizvodnju, trgovinu i usluge</derivirana_varijabla>
  </DomainObject.Predmet.ProtustrankaFormated>
  <DomainObject.Predmet.ProtustrankaFormatedOIB>
    <izvorni_sadrzaj>  BRANITELJSKA ZADRUGA SJEME-PANJ-UMJETNOST-ŽIVOT za proizvodnju, trgovinu i usluge, OIB 77667169080</izvorni_sadrzaj>
    <derivirana_varijabla naziv="DomainObject.Predmet.ProtustrankaFormatedOIB_1">  BRANITELJSKA ZADRUGA SJEME-PANJ-UMJETNOST-ŽIVOT za proizvodnju, trgovinu i usluge, OIB 77667169080</derivirana_varijabla>
  </DomainObject.Predmet.ProtustrankaFormatedOIB>
  <DomainObject.Predmet.ProtustrankaFormatedWithAdress>
    <izvorni_sadrzaj> BRANITELJSKA ZADRUGA SJEME-PANJ-UMJETNOST-ŽIVOT za proizvodnju, trgovinu i usluge, Košarevac bb, 35000 Slavonski Brod</izvorni_sadrzaj>
    <derivirana_varijabla naziv="DomainObject.Predmet.ProtustrankaFormatedWithAdress_1"> BRANITELJSKA ZADRUGA SJEME-PANJ-UMJETNOST-ŽIVOT za proizvodnju, trgovinu i usluge, Košarevac bb, 35000 Slavonski Brod</derivirana_varijabla>
  </DomainObject.Predmet.ProtustrankaFormatedWithAdress>
  <DomainObject.Predmet.ProtustrankaFormatedWithAdressOIB>
    <izvorni_sadrzaj> BRANITELJSKA ZADRUGA SJEME-PANJ-UMJETNOST-ŽIVOT za proizvodnju, trgovinu i usluge, OIB 77667169080, Košarevac bb, 35000 Slavonski Brod</izvorni_sadrzaj>
    <derivirana_varijabla naziv="DomainObject.Predmet.ProtustrankaFormatedWithAdressOIB_1"> BRANITELJSKA ZADRUGA SJEME-PANJ-UMJETNOST-ŽIVOT za proizvodnju, trgovinu i usluge, OIB 77667169080, Košarevac bb, 35000 Slavonski Brod</derivirana_varijabla>
  </DomainObject.Predmet.ProtustrankaFormatedWithAdressOIB>
  <DomainObject.Predmet.ProtustrankaWithAdress>
    <izvorni_sadrzaj>BRANITELJSKA ZADRUGA SJEME-PANJ-UMJETNOST-ŽIVOT za proizvodnju, trgovinu i usluge Košarevac bb, 35000 Slavonski Brod</izvorni_sadrzaj>
    <derivirana_varijabla naziv="DomainObject.Predmet.ProtustrankaWithAdress_1">BRANITELJSKA ZADRUGA SJEME-PANJ-UMJETNOST-ŽIVOT za proizvodnju, trgovinu i usluge Košarevac bb, 35000 Slavonski Brod</derivirana_varijabla>
  </DomainObject.Predmet.ProtustrankaWithAdress>
  <DomainObject.Predmet.ProtustrankaWithAdressOIB>
    <izvorni_sadrzaj>BRANITELJSKA ZADRUGA SJEME-PANJ-UMJETNOST-ŽIVOT za proizvodnju, trgovinu i usluge, OIB 77667169080, Košarevac bb, 35000 Slavonski Brod</izvorni_sadrzaj>
    <derivirana_varijabla naziv="DomainObject.Predmet.ProtustrankaWithAdressOIB_1">BRANITELJSKA ZADRUGA SJEME-PANJ-UMJETNOST-ŽIVOT za proizvodnju, trgovinu i usluge, OIB 77667169080, Košarevac bb, 35000 Slavonski Brod</derivirana_varijabla>
  </DomainObject.Predmet.ProtustrankaWithAdressOIB>
  <DomainObject.Predmet.ProtustrankaNazivFormated>
    <izvorni_sadrzaj>BRANITELJSKA ZADRUGA SJEME-PANJ-UMJETNOST-ŽIVOT za proizvodnju, trgovinu i usluge</izvorni_sadrzaj>
    <derivirana_varijabla naziv="DomainObject.Predmet.ProtustrankaNazivFormated_1">BRANITELJSKA ZADRUGA SJEME-PANJ-UMJETNOST-ŽIVOT za proizvodnju, trgovinu i usluge</derivirana_varijabla>
  </DomainObject.Predmet.ProtustrankaNazivFormated>
  <DomainObject.Predmet.ProtustrankaNazivFormatedOIB>
    <izvorni_sadrzaj>BRANITELJSKA ZADRUGA SJEME-PANJ-UMJETNOST-ŽIVOT za proizvodnju, trgovinu i usluge, OIB 77667169080</izvorni_sadrzaj>
    <derivirana_varijabla naziv="DomainObject.Predmet.ProtustrankaNazivFormatedOIB_1">BRANITELJSKA ZADRUGA SJEME-PANJ-UMJETNOST-ŽIVOT za proizvodnju, trgovinu i usluge, OIB 77667169080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SJEME-PANJ-UMJETNOST-ŽIVOT za proizvodnju, trgovinu i usluge</item>
    </izvorni_sadrzaj>
    <derivirana_varijabla naziv="DomainObject.Predmet.ProtuStrankaListFormated_1">
      <item>BRANITELJSKA ZADRUGA SJEME-PANJ-UMJETNOST-ŽIVOT za proizvodnju, trgovinu i usluge</item>
    </derivirana_varijabla>
  </DomainObject.Predmet.ProtuStrankaListFormated>
  <DomainObject.Predmet.ProtuStrankaListFormatedOIB>
    <izvorni_sadrzaj>
      <item>BRANITELJSKA ZADRUGA SJEME-PANJ-UMJETNOST-ŽIVOT za proizvodnju, trgovinu i usluge, OIB 77667169080</item>
    </izvorni_sadrzaj>
    <derivirana_varijabla naziv="DomainObject.Predmet.ProtuStrankaListFormatedOIB_1">
      <item>BRANITELJSKA ZADRUGA SJEME-PANJ-UMJETNOST-ŽIVOT za proizvodnju, trgovinu i usluge, OIB 77667169080</item>
    </derivirana_varijabla>
  </DomainObject.Predmet.ProtuStrankaListFormatedOIB>
  <DomainObject.Predmet.ProtuStrankaListFormatedWithAdress>
    <izvorni_sadrzaj>
      <item>BRANITELJSKA ZADRUGA SJEME-PANJ-UMJETNOST-ŽIVOT za proizvodnju, trgovinu i usluge, Košarevac bb, 35000 Slavonski Brod</item>
    </izvorni_sadrzaj>
    <derivirana_varijabla naziv="DomainObject.Predmet.ProtuStrankaListFormatedWithAdress_1">
      <item>BRANITELJSKA ZADRUGA SJEME-PANJ-UMJETNOST-ŽIVOT za proizvodnju, trgovinu i usluge, Košarevac bb, 35000 Slavonski Brod</item>
    </derivirana_varijabla>
  </DomainObject.Predmet.ProtuStrankaListFormatedWithAdress>
  <DomainObject.Predmet.ProtuStrankaListFormatedWithAdressOIB>
    <izvorni_sadrzaj>
      <item>BRANITELJSKA ZADRUGA SJEME-PANJ-UMJETNOST-ŽIVOT za proizvodnju, trgovinu i usluge, OIB 77667169080, Košarevac bb, 35000 Slavonski Brod</item>
    </izvorni_sadrzaj>
    <derivirana_varijabla naziv="DomainObject.Predmet.ProtuStrankaListFormatedWithAdressOIB_1">
      <item>BRANITELJSKA ZADRUGA SJEME-PANJ-UMJETNOST-ŽIVOT za proizvodnju, trgovinu i usluge, OIB 77667169080, Košarevac bb, 35000 Slavonski Brod</item>
    </derivirana_varijabla>
  </DomainObject.Predmet.ProtuStrankaListFormatedWithAdressOIB>
  <DomainObject.Predmet.ProtuStrankaListNazivFormated>
    <izvorni_sadrzaj>
      <item>BRANITELJSKA ZADRUGA SJEME-PANJ-UMJETNOST-ŽIVOT za proizvodnju, trgovinu i usluge</item>
    </izvorni_sadrzaj>
    <derivirana_varijabla naziv="DomainObject.Predmet.ProtuStrankaListNazivFormated_1">
      <item>BRANITELJSKA ZADRUGA SJEME-PANJ-UMJETNOST-ŽIVOT za proizvodnju, trgovinu i usluge</item>
    </derivirana_varijabla>
  </DomainObject.Predmet.ProtuStrankaListNazivFormated>
  <DomainObject.Predmet.ProtuStrankaListNazivFormatedOIB>
    <izvorni_sadrzaj>
      <item>BRANITELJSKA ZADRUGA SJEME-PANJ-UMJETNOST-ŽIVOT za proizvodnju, trgovinu i usluge, OIB 77667169080</item>
    </izvorni_sadrzaj>
    <derivirana_varijabla naziv="DomainObject.Predmet.ProtuStrankaListNazivFormatedOIB_1">
      <item>BRANITELJSKA ZADRUGA SJEME-PANJ-UMJETNOST-ŽIVOT za proizvodnju, trgovinu i usluge, OIB 77667169080</item>
    </derivirana_varijabla>
  </DomainObject.Predmet.ProtuStrankaListNazivFormatedOIB>
  <DomainObject.Predmet.OstaliListFormated>
    <izvorni_sadrzaj>
      <item>Andrej Macko</item>
    </izvorni_sadrzaj>
    <derivirana_varijabla naziv="DomainObject.Predmet.OstaliListFormated_1">
      <item>Andrej Macko</item>
    </derivirana_varijabla>
  </DomainObject.Predmet.OstaliListFormated>
  <DomainObject.Predmet.OstaliListFormatedOIB>
    <izvorni_sadrzaj>
      <item>Andrej Macko, OIB 71127291970</item>
    </izvorni_sadrzaj>
    <derivirana_varijabla naziv="DomainObject.Predmet.OstaliListFormatedOIB_1">
      <item>Andrej Macko, OIB 71127291970</item>
    </derivirana_varijabla>
  </DomainObject.Predmet.OstaliListFormatedOIB>
  <DomainObject.Predmet.OstaliListFormatedWithAdress>
    <izvorni_sadrzaj>
      <item>Andrej Macko, Pribudovačka Ulica 37, 35000 Slavonski Brod</item>
    </izvorni_sadrzaj>
    <derivirana_varijabla naziv="DomainObject.Predmet.OstaliListFormatedWithAdress_1">
      <item>Andrej Macko, Pribudovačka Ulica 37, 35000 Slavonski Brod</item>
    </derivirana_varijabla>
  </DomainObject.Predmet.OstaliListFormatedWithAdress>
  <DomainObject.Predmet.OstaliListFormatedWithAdressOIB>
    <izvorni_sadrzaj>
      <item>Andrej Macko, OIB 71127291970, Pribudovačka Ulica 37, 35000 Slavonski Brod</item>
    </izvorni_sadrzaj>
    <derivirana_varijabla naziv="DomainObject.Predmet.OstaliListFormatedWithAdressOIB_1">
      <item>Andrej Macko, OIB 71127291970, Pribudovačka Ulica 37, 35000 Slavonski Brod</item>
    </derivirana_varijabla>
  </DomainObject.Predmet.OstaliListFormatedWithAdressOIB>
  <DomainObject.Predmet.OstaliListNazivFormated>
    <izvorni_sadrzaj>
      <item>Andrej Macko</item>
    </izvorni_sadrzaj>
    <derivirana_varijabla naziv="DomainObject.Predmet.OstaliListNazivFormated_1">
      <item>Andrej Macko</item>
    </derivirana_varijabla>
  </DomainObject.Predmet.OstaliListNazivFormated>
  <DomainObject.Predmet.OstaliListNazivFormatedOIB>
    <izvorni_sadrzaj>
      <item>Andrej Macko, OIB 71127291970</item>
    </izvorni_sadrzaj>
    <derivirana_varijabla naziv="DomainObject.Predmet.OstaliListNazivFormatedOIB_1">
      <item>Andrej Macko, OIB 71127291970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SJEME-PANJ-UMJETNOST-ŽIVOT za proizvodnju, trgovinu i usluge</izvorni_sadrzaj>
    <derivirana_varijabla naziv="DomainObject.Predmet.ProtustrankaIDrugi_1">BRANITELJSKA ZADRUGA SJEME-PANJ-UMJETNOST-ŽIVOT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BRANITELJSKA ZADRUGA SJEME-PANJ-UMJETNOST-ŽIVOT za proizvodnju, trgovinu i usluge, OIB 77667169080, Košarevac bb, 35000 Slavonski Brod</izvorni_sadrzaj>
    <derivirana_varijabla naziv="DomainObject.Predmet.ProtustrankaIDrugiAdressOIB_1">BRANITELJSKA ZADRUGA SJEME-PANJ-UMJETNOST-ŽIVOT za proizvodnju, trgovinu i usluge, OIB 77667169080, Košarevac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SJEME-PANJ-UMJETNOST-ŽIVOT za proizvodnju, trgovinu i usluge</item>
      <item>Andrej Macko</item>
    </izvorni_sadrzaj>
    <derivirana_varijabla naziv="DomainObject.Predmet.SudioniciListNaziv_1">
      <item>Financijska agencija</item>
      <item>BRANITELJSKA ZADRUGA SJEME-PANJ-UMJETNOST-ŽIVOT za proizvodnju, trgovinu i usluge</item>
      <item>Andrej Macko</item>
    </derivirana_varijabla>
  </DomainObject.Predmet.SudioniciListNaziv>
  <DomainObject.Predmet.SudioniciListAdressOIB>
    <izvorni_sadrzaj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</izvorni_sadrzaj>
    <derivirana_varijabla naziv="DomainObject.Predmet.SudioniciListAdressOIB_1"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77667169080</item>
      <item>, OIB 71127291970</item>
    </izvorni_sadrzaj>
    <derivirana_varijabla naziv="DomainObject.Predmet.SudioniciListNazivOIB_1">
      <item>, OIB 85821130368</item>
      <item>, OIB 77667169080</item>
      <item>, OIB 71127291970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2091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2016-10-25T11:13:00Z</dcterms:created>
  <dc:creator>Trgovacki sud</dc:creator>
  <cp:lastModifiedBy>wsadmin</cp:lastModifiedBy>
  <cp:lastPrinted>2016-10-25T11:09:00Z</cp:lastPrinted>
  <dcterms:modified xmlns:xsi="http://www.w3.org/2001/XMLSchema-instance" xsi:type="dcterms:W3CDTF">2016-10-25T11:14:00Z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