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394d" w14:paraId="f3f394d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</w:t>
      </w:r>
      <w:r w:rsidR="0093130F">
        <w:t>5</w:t>
      </w:r>
      <w:r w:rsidR="00A04A52">
        <w:t>67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92FD1">
        <w:t>7</w:t>
      </w:r>
      <w:r w:rsidR="0093130F">
        <w:t>5</w:t>
      </w:r>
      <w:r w:rsidR="00A04A52">
        <w:t>67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A04A52">
        <w:t>MAL PRESS d.o.o., OIB 53841757758, Zagreb, Avenija Dubrava 149</w:t>
      </w:r>
      <w:r w:rsidR="0093130F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A04A52">
        <w:t>5.275.862,02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31DE9"/>
    <w:rsid w:val="00194DE9"/>
    <w:rsid w:val="001B5958"/>
    <w:rsid w:val="001F5E9F"/>
    <w:rsid w:val="00215918"/>
    <w:rsid w:val="00282148"/>
    <w:rsid w:val="002B1318"/>
    <w:rsid w:val="002E7A51"/>
    <w:rsid w:val="00312159"/>
    <w:rsid w:val="00375A85"/>
    <w:rsid w:val="003A1D14"/>
    <w:rsid w:val="003A2AE4"/>
    <w:rsid w:val="003C4994"/>
    <w:rsid w:val="00402DB9"/>
    <w:rsid w:val="00452C66"/>
    <w:rsid w:val="004B4B7E"/>
    <w:rsid w:val="00524D3D"/>
    <w:rsid w:val="005A0492"/>
    <w:rsid w:val="005F77A6"/>
    <w:rsid w:val="006156D0"/>
    <w:rsid w:val="0064498B"/>
    <w:rsid w:val="00644D30"/>
    <w:rsid w:val="00690733"/>
    <w:rsid w:val="006D3911"/>
    <w:rsid w:val="00726015"/>
    <w:rsid w:val="00750B6E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A248B"/>
    <w:rsid w:val="009A35FD"/>
    <w:rsid w:val="009D789B"/>
    <w:rsid w:val="00A04A52"/>
    <w:rsid w:val="00A053FB"/>
    <w:rsid w:val="00A9783B"/>
    <w:rsid w:val="00AF31FC"/>
    <w:rsid w:val="00B00AAF"/>
    <w:rsid w:val="00B37548"/>
    <w:rsid w:val="00BC1743"/>
    <w:rsid w:val="00C11749"/>
    <w:rsid w:val="00C33CA7"/>
    <w:rsid w:val="00C43F7D"/>
    <w:rsid w:val="00C445F4"/>
    <w:rsid w:val="00C54284"/>
    <w:rsid w:val="00C972A9"/>
    <w:rsid w:val="00CD57E4"/>
    <w:rsid w:val="00CD74BB"/>
    <w:rsid w:val="00D36F35"/>
    <w:rsid w:val="00D660C0"/>
    <w:rsid w:val="00D970B2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5A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A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A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A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A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5A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A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A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A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A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7567</izvorni_sadrzaj>
    <derivirana_varijabla naziv="DomainObject.Predmet.Broj_1">7567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St-7567/2015</izvorni_sadrzaj>
    <derivirana_varijabla naziv="DomainObject.Predmet.OznakaBroj_1">St-7567/2015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 PRESS d.o.o. zastupanog po punomoćniku Dejan Dujmić</izvorni_sadrzaj>
    <derivirana_varijabla naziv="DomainObject.Predmet.ProtustrankaFormated_1">  MAL PRESS d.o.o. zastupanog po punomoćniku Dejan Dujmić</derivirana_varijabla>
  </DomainObject.Predmet.ProtustrankaFormated>
  <DomainObject.Predmet.ProtustrankaFormatedOIB>
    <izvorni_sadrzaj>  MAL PRESS d.o.o., OIB 53841757758 zastupanog po punomoćniku Dejan Dujmić</izvorni_sadrzaj>
    <derivirana_varijabla naziv="DomainObject.Predmet.ProtustrankaFormatedOIB_1">  MAL PRESS d.o.o., OIB 53841757758 zastupanog po punomoćniku Dejan Dujmić</derivirana_varijabla>
  </DomainObject.Predmet.ProtustrankaFormatedOIB>
  <DomainObject.Predmet.ProtustrankaFormatedWithAdress>
    <izvorni_sadrzaj> MAL PRESS d.o.o., Avenija Dubrava 149, 10000 Zagreb zastupanog po punomoćniku Dejan Dujmić</izvorni_sadrzaj>
    <derivirana_varijabla naziv="DomainObject.Predmet.ProtustrankaFormatedWithAdress_1"> MAL PRESS d.o.o., Avenija Dubrava 149, 10000 Zagreb zastupanog po punomoćniku Dejan Dujmić</derivirana_varijabla>
  </DomainObject.Predmet.ProtustrankaFormatedWithAdress>
  <DomainObject.Predmet.ProtustrankaFormatedWithAdressOIB>
    <izvorni_sadrzaj> MAL PRESS d.o.o., OIB 53841757758, Avenija Dubrava 149, 10000 Zagreb zastupanog po punomoćniku Dejan Dujmić</izvorni_sadrzaj>
    <derivirana_varijabla naziv="DomainObject.Predmet.ProtustrankaFormatedWithAdressOIB_1"> MAL PRESS d.o.o., OIB 53841757758, Avenija Dubrava 149, 10000 Zagreb zastupanog po punomoćniku Dejan Dujmić</derivirana_varijabla>
  </DomainObject.Predmet.ProtustrankaFormatedWithAdressOIB>
  <DomainObject.Predmet.ProtustrankaWithAdress>
    <izvorni_sadrzaj>MAL PRESS d.o.o. Avenija Dubrava 149, 10000 Zagreb</izvorni_sadrzaj>
    <derivirana_varijabla naziv="DomainObject.Predmet.ProtustrankaWithAdress_1">MAL PRESS d.o.o. Avenija Dubrava 149, 10000 Zagreb</derivirana_varijabla>
  </DomainObject.Predmet.ProtustrankaWithAdress>
  <DomainObject.Predmet.ProtustrankaWithAdressOIB>
    <izvorni_sadrzaj>MAL PRESS d.o.o., OIB 53841757758, Avenija Dubrava 149, 10000 Zagreb</izvorni_sadrzaj>
    <derivirana_varijabla naziv="DomainObject.Predmet.ProtustrankaWithAdressOIB_1">MAL PRESS d.o.o., OIB 53841757758, Avenija Dubrava 149, 10000 Zagreb</derivirana_varijabla>
  </DomainObject.Predmet.ProtustrankaWithAdressOIB>
  <DomainObject.Predmet.ProtustrankaNazivFormated>
    <izvorni_sadrzaj>MAL PRESS d.o.o.</izvorni_sadrzaj>
    <derivirana_varijabla naziv="DomainObject.Predmet.ProtustrankaNazivFormated_1">MAL PRESS d.o.o.</derivirana_varijabla>
  </DomainObject.Predmet.ProtustrankaNazivFormated>
  <DomainObject.Predmet.ProtustrankaNazivFormatedOIB>
    <izvorni_sadrzaj>MAL PRESS d.o.o., OIB 53841757758</izvorni_sadrzaj>
    <derivirana_varijabla naziv="DomainObject.Predmet.ProtustrankaNazivFormatedOIB_1">MAL PRESS d.o.o., OIB 53841757758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 PRESS d.o.o. zastupanog po punomoćniku Dejan Dujmić</item>
    </izvorni_sadrzaj>
    <derivirana_varijabla naziv="DomainObject.Predmet.ProtuStrankaListFormated_1">
      <item>MAL PRESS d.o.o. zastupanog po punomoćniku Dejan Dujmić</item>
    </derivirana_varijabla>
  </DomainObject.Predmet.ProtuStrankaListFormated>
  <DomainObject.Predmet.ProtuStrankaListFormatedOIB>
    <izvorni_sadrzaj>
      <item>MAL PRESS d.o.o., OIB 53841757758 zastupanog po punomoćniku Dejan Dujmić</item>
    </izvorni_sadrzaj>
    <derivirana_varijabla naziv="DomainObject.Predmet.ProtuStrankaListFormatedOIB_1">
      <item>MAL PRESS d.o.o., OIB 53841757758 zastupanog po punomoćniku Dejan Dujmić</item>
    </derivirana_varijabla>
  </DomainObject.Predmet.ProtuStrankaListFormatedOIB>
  <DomainObject.Predmet.ProtuStrankaListFormatedWithAdress>
    <izvorni_sadrzaj>
      <item>MAL PRESS d.o.o., Avenija Dubrava 149, 10000 Zagreb zastupanog po punomoćniku Dejan Dujmić</item>
    </izvorni_sadrzaj>
    <derivirana_varijabla naziv="DomainObject.Predmet.ProtuStrankaListFormatedWithAdress_1">
      <item>MAL PRESS d.o.o., Avenija Dubrava 149, 10000 Zagreb zastupanog po punomoćniku Dejan Dujmić</item>
    </derivirana_varijabla>
  </DomainObject.Predmet.ProtuStrankaListFormatedWithAdress>
  <DomainObject.Predmet.ProtuStrankaListFormatedWithAdressOIB>
    <izvorni_sadrzaj>
      <item>MAL PRESS d.o.o., OIB 53841757758, Avenija Dubrava 149, 10000 Zagreb zastupanog po punomoćniku Dejan Dujmić</item>
    </izvorni_sadrzaj>
    <derivirana_varijabla naziv="DomainObject.Predmet.ProtuStrankaListFormatedWithAdressOIB_1">
      <item>MAL PRESS d.o.o., OIB 53841757758, Avenija Dubrava 149, 10000 Zagreb zastupanog po punomoćniku Dejan Dujmić</item>
    </derivirana_varijabla>
  </DomainObject.Predmet.ProtuStrankaListFormatedWithAdressOIB>
  <DomainObject.Predmet.ProtuStrankaListNazivFormated>
    <izvorni_sadrzaj>
      <item>MAL PRESS d.o.o.</item>
    </izvorni_sadrzaj>
    <derivirana_varijabla naziv="DomainObject.Predmet.ProtuStrankaListNazivFormated_1">
      <item>MAL PRESS d.o.o.</item>
    </derivirana_varijabla>
  </DomainObject.Predmet.ProtuStrankaListNazivFormated>
  <DomainObject.Predmet.ProtuStrankaListNazivFormatedOIB>
    <izvorni_sadrzaj>
      <item>MAL PRESS d.o.o., OIB 53841757758</item>
    </izvorni_sadrzaj>
    <derivirana_varijabla naziv="DomainObject.Predmet.ProtuStrankaListNazivFormatedOIB_1">
      <item>MAL PRESS d.o.o., OIB 53841757758</item>
    </derivirana_varijabla>
  </DomainObject.Predmet.ProtuStrankaListNazivFormatedOIB>
  <DomainObject.Predmet.OstaliListFormated>
    <izvorni_sadrzaj>
      <item>Dejan Dujmić punomoćnik sudionika u postupku MAL PRESS d.o.o.</item>
    </izvorni_sadrzaj>
    <derivirana_varijabla naziv="DomainObject.Predmet.OstaliListFormated_1">
      <item>Dejan Dujmić punomoćnik sudionika u postupku MAL PRESS d.o.o.</item>
    </derivirana_varijabla>
  </DomainObject.Predmet.OstaliListFormated>
  <DomainObject.Predmet.OstaliListFormatedOIB>
    <izvorni_sadrzaj>
      <item>Dejan Dujmić, OIB 13057973781 punomoćnik sudionika u postupku MAL PRESS d.o.o.</item>
    </izvorni_sadrzaj>
    <derivirana_varijabla naziv="DomainObject.Predmet.OstaliListFormatedOIB_1">
      <item>Dejan Dujmić, OIB 13057973781 punomoćnik sudionika u postupku MAL PRESS d.o.o.</item>
    </derivirana_varijabla>
  </DomainObject.Predmet.OstaliListFormatedOIB>
  <DomainObject.Predmet.OstaliListFormatedWithAdress>
    <izvorni_sadrzaj>
      <item>Dejan Dujmić, Ulica lipa 2, 44000 Sisak punomoćnik sudionika u postupku MAL PRESS d.o.o.</item>
    </izvorni_sadrzaj>
    <derivirana_varijabla naziv="DomainObject.Predmet.OstaliListFormatedWithAdress_1">
      <item>Dejan Dujmić, Ulica lipa 2, 44000 Sisak punomoćnik sudionika u postupku MAL PRESS d.o.o.</item>
    </derivirana_varijabla>
  </DomainObject.Predmet.OstaliListFormatedWithAdress>
  <DomainObject.Predmet.OstaliListFormatedWithAdressOIB>
    <izvorni_sadrzaj>
      <item>Dejan Dujmić, OIB 13057973781, Ulica lipa 2, 44000 Sisak punomoćnik sudionika u postupku MAL PRESS d.o.o.</item>
    </izvorni_sadrzaj>
    <derivirana_varijabla naziv="DomainObject.Predmet.OstaliListFormatedWithAdressOIB_1">
      <item>Dejan Dujmić, OIB 13057973781, Ulica lipa 2, 44000 Sisak punomoćnik sudionika u postupku MAL PRESS d.o.o.</item>
    </derivirana_varijabla>
  </DomainObject.Predmet.OstaliListFormatedWithAdressOIB>
  <DomainObject.Predmet.OstaliListNazivFormated>
    <izvorni_sadrzaj>
      <item>Dejan Dujmić</item>
    </izvorni_sadrzaj>
    <derivirana_varijabla naziv="DomainObject.Predmet.OstaliListNazivFormated_1">
      <item>Dejan Dujmić</item>
    </derivirana_varijabla>
  </DomainObject.Predmet.OstaliListNazivFormated>
  <DomainObject.Predmet.OstaliListNazivFormatedOIB>
    <izvorni_sadrzaj>
      <item>Dejan Dujmić, OIB 13057973781</item>
    </izvorni_sadrzaj>
    <derivirana_varijabla naziv="DomainObject.Predmet.OstaliListNazivFormatedOIB_1">
      <item>Dejan Dujmić, OIB 13057973781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 PRESS d.o.o.</izvorni_sadrzaj>
    <derivirana_varijabla naziv="DomainObject.Predmet.ProtustrankaIDrugi_1">MAL 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 PRESS d.o.o., OIB 53841757758, Avenija Dubrava 149, 10000 Zagreb</izvorni_sadrzaj>
    <derivirana_varijabla naziv="DomainObject.Predmet.ProtustrankaIDrugiAdressOIB_1">MAL PRESS d.o.o., OIB 53841757758, Avenija Dubrava 149,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 PRESS d.o.o.</item>
      <item>Dejan Dujmić</item>
    </izvorni_sadrzaj>
    <derivirana_varijabla naziv="DomainObject.Predmet.SudioniciListNaziv_1">
      <item>FINA Regionalni centar Zagreb</item>
      <item>MAL PRESS d.o.o.</item>
      <item>Dejan Dujmić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MAL PRESS d.o.o., OIB 53841757758, Avenija Dubrava 149,10000 Zagreb</item>
      <item>Dejan Dujmić, OIB 13057973781, Ulica lipa 2,44000 Sisak</item>
    </izvorni_sadrzaj>
    <derivirana_varijabla naziv="DomainObject.Predmet.SudioniciListAdressOIB_1">
      <item>FINA Regionalni centar Zagreb, OIB 85821130368, Trg svibanjskih žrtava 1995. 1,10000 Zagreb</item>
      <item>MAL PRESS d.o.o., OIB 53841757758, Avenija Dubrava 149,10000 Zagreb</item>
      <item>Dejan Dujmić, OIB 13057973781, Ulica lipa 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53841757758</item>
      <item>, OIB 13057973781</item>
    </izvorni_sadrzaj>
    <derivirana_varijabla naziv="DomainObject.Predmet.SudioniciListNazivOIB_1">
      <item>, OIB 85821130368</item>
      <item>, OIB 53841757758</item>
      <item>, OIB 13057973781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0EBDA9-2909-4A30-99E0-3425514420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1327</properties:Characters>
  <properties:Lines>48</properties:Lines>
  <properties:Paragraphs>17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2016-01-19T08:42:00Z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