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8c3e9" w14:paraId="a88c3e9"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E7596F">
        <w:t>70</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E7596F">
        <w:t>28</w:t>
      </w:r>
      <w:r w:rsidR="00452186">
        <w:t xml:space="preserve">. </w:t>
      </w:r>
      <w:r w:rsidR="00E7596F">
        <w:t>veljače</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E7596F">
        <w:t>pet</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3B5925" w:rsidRPr="003B5925">
        <w:rPr>
          <w:bCs/>
          <w:kern w:val="3"/>
          <w:lang w:eastAsia="zh-CN"/>
        </w:rPr>
        <w:t>10</w:t>
      </w:r>
      <w:r w:rsidR="00BE50C0">
        <w:rPr>
          <w:bCs/>
          <w:kern w:val="3"/>
          <w:lang w:eastAsia="zh-CN"/>
        </w:rPr>
        <w:t>0</w:t>
      </w:r>
      <w:r w:rsidR="003B5925" w:rsidRPr="003B5925">
        <w:rPr>
          <w:bCs/>
          <w:kern w:val="3"/>
          <w:lang w:eastAsia="zh-CN"/>
        </w:rPr>
        <w:t>.</w:t>
      </w:r>
      <w:r w:rsidR="00BE50C0">
        <w:rPr>
          <w:bCs/>
          <w:kern w:val="3"/>
          <w:lang w:eastAsia="zh-CN"/>
        </w:rPr>
        <w:t>000</w:t>
      </w:r>
      <w:r w:rsidR="003B5925" w:rsidRPr="003B5925">
        <w:rPr>
          <w:bCs/>
          <w:kern w:val="3"/>
          <w:lang w:eastAsia="zh-CN"/>
        </w:rPr>
        <w:t>,</w:t>
      </w:r>
      <w:r w:rsidR="00BE50C0">
        <w:rPr>
          <w:bCs/>
          <w:kern w:val="3"/>
          <w:lang w:eastAsia="zh-CN"/>
        </w:rPr>
        <w:t>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E7596F">
        <w:t>21</w:t>
      </w:r>
      <w:r w:rsidR="00912573" w:rsidRPr="00A8626E">
        <w:t xml:space="preserve">. </w:t>
      </w:r>
      <w:r w:rsidR="00E7596F">
        <w:t>ožujka</w:t>
      </w:r>
      <w:r w:rsidR="0028068F" w:rsidRPr="00A8626E">
        <w:t xml:space="preserve"> </w:t>
      </w:r>
      <w:r w:rsidR="00912573" w:rsidRPr="00A8626E">
        <w:t>201</w:t>
      </w:r>
      <w:r w:rsidR="008D61DA">
        <w:t>7</w:t>
      </w:r>
      <w:r w:rsidR="00912573" w:rsidRPr="00A8626E">
        <w:t>. godine</w:t>
      </w:r>
      <w:r w:rsidRPr="00A8626E">
        <w:t xml:space="preserve"> u </w:t>
      </w:r>
      <w:r w:rsidR="00E7596F">
        <w:rPr>
          <w:bCs/>
        </w:rPr>
        <w:t>9</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E7596F">
        <w:t>17</w:t>
      </w:r>
      <w:r w:rsidR="00C478F5">
        <w:t>.</w:t>
      </w:r>
      <w:r w:rsidR="008D61DA">
        <w:t>0</w:t>
      </w:r>
      <w:r w:rsidR="00E7596F">
        <w:t>3</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274FB6">
        <w:t>28</w:t>
      </w:r>
      <w:r w:rsidR="00BD7955">
        <w:t>.</w:t>
      </w:r>
      <w:r w:rsidR="00C84DA9">
        <w:t>0</w:t>
      </w:r>
      <w:r w:rsidR="00274FB6">
        <w:t>2</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BF4F0B">
        <w:t>5</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274FB6">
        <w:rPr>
          <w:bCs/>
        </w:rPr>
        <w:t>28</w:t>
      </w:r>
      <w:r w:rsidR="0011499B">
        <w:rPr>
          <w:bCs/>
        </w:rPr>
        <w:t>.</w:t>
      </w:r>
      <w:r w:rsidRPr="003A3B1C">
        <w:rPr>
          <w:bCs/>
        </w:rPr>
        <w:t xml:space="preserve"> </w:t>
      </w:r>
      <w:r w:rsidR="00274FB6">
        <w:rPr>
          <w:bCs/>
        </w:rPr>
        <w:t>veljače</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065B">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E7596F">
      <w:t>70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74FB6"/>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D7955"/>
    <w:rsid w:val="00BE50C0"/>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63178"/>
    <w:rsid w:val="00DA6467"/>
    <w:rsid w:val="00DA72B0"/>
    <w:rsid w:val="00DB4D2A"/>
    <w:rsid w:val="00DC0971"/>
    <w:rsid w:val="00DC2303"/>
    <w:rsid w:val="00DD2769"/>
    <w:rsid w:val="00DD2905"/>
    <w:rsid w:val="00DD3DD5"/>
    <w:rsid w:val="00E02769"/>
    <w:rsid w:val="00E33712"/>
    <w:rsid w:val="00E65763"/>
    <w:rsid w:val="00E7596F"/>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065B"/>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FC065B"/>
    <w:rPr>
      <w:color w:val="808080"/>
      <w:bdr w:space="0" w:sz="0" w:color="auto" w:val="none"/>
      <w:shd w:fill="auto" w:color="auto" w:val="clear"/>
    </w:rPr>
  </w:style>
  <w:style w:customStyle="true" w:styleId="eSPISCCParagraphDefaultFont" w:type="character">
    <w:name w:val="eSPIS_CC_Paragraph Default Font"/>
    <w:basedOn w:val="Zadanifontodlomka"/>
    <w:rsid w:val="00FC0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65B"/>
    <w:rPr>
      <w:bdr w:space="0" w:sz="0" w:color="auto" w:val="none"/>
      <w:shd w:fill="FFFFCC" w:color="auto" w:val="clear"/>
      <w:lang w:val="hr-HR"/>
    </w:rPr>
  </w:style>
  <w:style w:customStyle="true" w:styleId="PozadinaSvijetloCrvena" w:type="character">
    <w:name w:val="Pozadina_SvijetloCrvena"/>
    <w:basedOn w:val="eSPISCCParagraphDefaultFont"/>
    <w:rsid w:val="00FC0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FC065B"/>
    <w:rPr>
      <w:color w:val="808080"/>
      <w:bdr w:color="auto" w:space="0" w:sz="0" w:val="none"/>
      <w:shd w:color="auto" w:fill="auto" w:val="clear"/>
    </w:rPr>
  </w:style>
  <w:style w:customStyle="1" w:styleId="eSPISCCParagraphDefaultFont" w:type="character">
    <w:name w:val="eSPIS_CC_Paragraph Default Font"/>
    <w:basedOn w:val="Zadanifontodlomka"/>
    <w:rsid w:val="00FC06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65B"/>
    <w:rPr>
      <w:bdr w:color="auto" w:space="0" w:sz="0" w:val="none"/>
      <w:shd w:color="auto" w:fill="FFFFCC" w:val="clear"/>
      <w:lang w:val="hr-HR"/>
    </w:rPr>
  </w:style>
  <w:style w:customStyle="1" w:styleId="PozadinaSvijetloCrvena" w:type="character">
    <w:name w:val="Pozadina_SvijetloCrvena"/>
    <w:basedOn w:val="eSPISCCParagraphDefaultFont"/>
    <w:rsid w:val="00FC06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6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6C5E8-5293-47A3-ADBA-F05F9B9E72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2932</properties:Characters>
  <properties:Lines>94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3515</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2017-02-28T08:38:00Z</dcterms:created>
  <dc:creator>Željko</dc:creator>
  <cp:lastModifiedBy>Elizabeta Đeke</cp:lastModifiedBy>
  <cp:lastPrinted>2017-02-28T08:40:00Z</cp:lastPrinted>
  <dcterms:modified xmlns:xsi="http://www.w3.org/2001/XMLSchema-instance" xsi:type="dcterms:W3CDTF">2017-02-28T10:03:00Z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