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12c0" w14:paraId="9c312c0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813CF3" w:rsidRPr="00813CF3">
        <w:t>MARK O'BRIEN d.o.o.</w:t>
      </w:r>
      <w:r w:rsidR="00813CF3">
        <w:t xml:space="preserve">, Dubrovačka 14, Split, OIB: </w:t>
      </w:r>
      <w:r w:rsidR="00813CF3" w:rsidRPr="00813CF3">
        <w:t>25990837646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7D2F8C">
        <w:rPr>
          <w:rFonts w:eastAsiaTheme="minorHAnsi"/>
          <w:lang w:eastAsia="en-US"/>
        </w:rPr>
        <w:t>16</w:t>
      </w:r>
      <w:r w:rsidR="0066470E">
        <w:rPr>
          <w:rFonts w:eastAsiaTheme="minorHAnsi"/>
          <w:lang w:eastAsia="en-US"/>
        </w:rPr>
        <w:t>. ožujka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813CF3" w:rsidRPr="00813CF3">
        <w:t>MARK O'BRIEN d.o.o.</w:t>
      </w:r>
      <w:r w:rsidR="00813CF3">
        <w:t xml:space="preserve">, Dubrovačka 14, Split, OIB: </w:t>
      </w:r>
      <w:r w:rsidR="00813CF3" w:rsidRPr="00813CF3">
        <w:t>25990837646</w:t>
      </w:r>
      <w:r>
        <w:t xml:space="preserve">, zaprimljen na ovom sudu </w:t>
      </w:r>
      <w:r w:rsidR="00813CF3">
        <w:t>19. studenog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813CF3">
        <w:t>17. studenog</w:t>
      </w:r>
      <w:r w:rsidR="004D3F69">
        <w:t xml:space="preserve"> </w:t>
      </w:r>
      <w:r>
        <w:t xml:space="preserve"> 2015. godine podnio zahtjev za provedbu skraćenog stečajnog postupka nad dužnikom </w:t>
      </w:r>
      <w:r w:rsidR="00813CF3" w:rsidRPr="00813CF3">
        <w:t>MARK O'BRIEN d.o.o.</w:t>
      </w:r>
      <w:r w:rsidR="00813CF3">
        <w:t xml:space="preserve">, Dubrovačka 14, Split, OIB: </w:t>
      </w:r>
      <w:r w:rsidR="00813CF3" w:rsidRPr="00813CF3">
        <w:t>25990837646</w:t>
      </w:r>
      <w:r w:rsidR="00813CF3">
        <w:t>,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Tt-15/</w:t>
      </w:r>
      <w:r w:rsidR="00813CF3">
        <w:t>9529</w:t>
      </w:r>
      <w:r w:rsidR="004D3F69" w:rsidRPr="004D3F69">
        <w:t>-</w:t>
      </w:r>
      <w:r w:rsidR="00813CF3">
        <w:t>60</w:t>
      </w:r>
      <w:r w:rsidR="004D3F69" w:rsidRPr="004D3F69">
        <w:t xml:space="preserve"> od </w:t>
      </w:r>
      <w:r w:rsidR="0066470E">
        <w:t>07.02</w:t>
      </w:r>
      <w:r w:rsidR="004D3F69" w:rsidRPr="004D3F69">
        <w:t>.2017.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lastRenderedPageBreak/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7D2F8C">
        <w:t>16</w:t>
      </w:r>
      <w:r w:rsidR="0066470E">
        <w:t>. ožujka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52F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813CF3">
      <w:t>2142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813CF3">
      <w:t>2142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A752F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2F8C"/>
    <w:rsid w:val="007D33D3"/>
    <w:rsid w:val="007D5812"/>
    <w:rsid w:val="007F0DBF"/>
    <w:rsid w:val="007F329D"/>
    <w:rsid w:val="007F72D0"/>
    <w:rsid w:val="00811CA0"/>
    <w:rsid w:val="0081370F"/>
    <w:rsid w:val="00813CF3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2142</izvorni_sadrzaj>
    <derivirana_varijabla naziv="DomainObject.Predmet.Broj_1">2142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St-2142/2015</izvorni_sadrzaj>
    <derivirana_varijabla naziv="DomainObject.Predmet.OznakaBroj_1">St-2142/2015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O'BRIEN d.o.o. za poslovanje nekretninama</izvorni_sadrzaj>
    <derivirana_varijabla naziv="DomainObject.Predmet.ProtustrankaFormated_1">  MARK O'BRIEN d.o.o. za poslovanje nekretninama</derivirana_varijabla>
  </DomainObject.Predmet.ProtustrankaFormated>
  <DomainObject.Predmet.ProtustrankaFormatedOIB>
    <izvorni_sadrzaj>  MARK O'BRIEN d.o.o. za poslovanje nekretninama, OIB 25990837646</izvorni_sadrzaj>
    <derivirana_varijabla naziv="DomainObject.Predmet.ProtustrankaFormatedOIB_1">  MARK O'BRIEN d.o.o. za poslovanje nekretninama, OIB 25990837646</derivirana_varijabla>
  </DomainObject.Predmet.ProtustrankaFormatedOIB>
  <DomainObject.Predmet.ProtustrankaFormatedWithAdress>
    <izvorni_sadrzaj> MARK O'BRIEN d.o.o. za poslovanje nekretninama, Dubrovačka 14, 21000 Split</izvorni_sadrzaj>
    <derivirana_varijabla naziv="DomainObject.Predmet.ProtustrankaFormatedWithAdress_1"> MARK O'BRIEN d.o.o. za poslovanje nekretninama, Dubrovačka 14, 21000 Split</derivirana_varijabla>
  </DomainObject.Predmet.ProtustrankaFormatedWithAdress>
  <DomainObject.Predmet.ProtustrankaFormatedWithAdressOIB>
    <izvorni_sadrzaj> MARK O'BRIEN d.o.o. za poslovanje nekretninama, OIB 25990837646, Dubrovačka 14, 21000 Split</izvorni_sadrzaj>
    <derivirana_varijabla naziv="DomainObject.Predmet.ProtustrankaFormatedWithAdressOIB_1"> MARK O'BRIEN d.o.o. za poslovanje nekretninama, OIB 25990837646, Dubrovačka 14, 21000 Split</derivirana_varijabla>
  </DomainObject.Predmet.ProtustrankaFormatedWithAdressOIB>
  <DomainObject.Predmet.ProtustrankaWithAdress>
    <izvorni_sadrzaj>MARK O'BRIEN d.o.o. za poslovanje nekretninama Dubrovačka 14, 21000 Split</izvorni_sadrzaj>
    <derivirana_varijabla naziv="DomainObject.Predmet.ProtustrankaWithAdress_1">MARK O'BRIEN d.o.o. za poslovanje nekretninama Dubrovačka 14, 21000 Split</derivirana_varijabla>
  </DomainObject.Predmet.ProtustrankaWithAdress>
  <DomainObject.Predmet.ProtustrankaWithAdressOIB>
    <izvorni_sadrzaj>MARK O'BRIEN d.o.o. za poslovanje nekretninama, OIB 25990837646, Dubrovačka 14, 21000 Split</izvorni_sadrzaj>
    <derivirana_varijabla naziv="DomainObject.Predmet.ProtustrankaWithAdressOIB_1">MARK O'BRIEN d.o.o. za poslovanje nekretninama, OIB 25990837646, Dubrovačka 14, 21000 Split</derivirana_varijabla>
  </DomainObject.Predmet.ProtustrankaWithAdressOIB>
  <DomainObject.Predmet.ProtustrankaNazivFormated>
    <izvorni_sadrzaj>MARK O'BRIEN d.o.o. za poslovanje nekretninama</izvorni_sadrzaj>
    <derivirana_varijabla naziv="DomainObject.Predmet.ProtustrankaNazivFormated_1">MARK O'BRIEN d.o.o. za poslovanje nekretninama</derivirana_varijabla>
  </DomainObject.Predmet.ProtustrankaNazivFormated>
  <DomainObject.Predmet.ProtustrankaNazivFormatedOIB>
    <izvorni_sadrzaj>MARK O'BRIEN d.o.o. za poslovanje nekretninama, OIB 25990837646</izvorni_sadrzaj>
    <derivirana_varijabla naziv="DomainObject.Predmet.ProtustrankaNazivFormatedOIB_1">MARK O'BRIEN d.o.o. za poslovanje nekretninama, OIB 25990837646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7802.19</izvorni_sadrzaj>
    <derivirana_varijabla naziv="DomainObject.Predmet.TrenutnaVrijednost_1">7802.19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 O'BRIEN d.o.o. za poslovanje nekretninama</item>
    </izvorni_sadrzaj>
    <derivirana_varijabla naziv="DomainObject.Predmet.ProtuStrankaListFormated_1">
      <item>MARK O'BRIEN d.o.o. za poslovanje nekretninama</item>
    </derivirana_varijabla>
  </DomainObject.Predmet.ProtuStrankaListFormated>
  <DomainObject.Predmet.ProtuStrankaListFormatedOIB>
    <izvorni_sadrzaj>
      <item>MARK O'BRIEN d.o.o. za poslovanje nekretninama, OIB 25990837646</item>
    </izvorni_sadrzaj>
    <derivirana_varijabla naziv="DomainObject.Predmet.ProtuStrankaListFormatedOIB_1">
      <item>MARK O'BRIEN d.o.o. za poslovanje nekretninama, OIB 25990837646</item>
    </derivirana_varijabla>
  </DomainObject.Predmet.ProtuStrankaListFormatedOIB>
  <DomainObject.Predmet.ProtuStrankaListFormatedWithAdress>
    <izvorni_sadrzaj>
      <item>MARK O'BRIEN d.o.o. za poslovanje nekretninama, Dubrovačka 14, 21000 Split</item>
    </izvorni_sadrzaj>
    <derivirana_varijabla naziv="DomainObject.Predmet.ProtuStrankaListFormatedWithAdress_1">
      <item>MARK O'BRIEN d.o.o. za poslovanje nekretninama, Dubrovačka 14, 21000 Split</item>
    </derivirana_varijabla>
  </DomainObject.Predmet.ProtuStrankaListFormatedWithAdress>
  <DomainObject.Predmet.ProtuStrankaListFormatedWithAdressOIB>
    <izvorni_sadrzaj>
      <item>MARK O'BRIEN d.o.o. za poslovanje nekretninama, OIB 25990837646, Dubrovačka 14, 21000 Split</item>
    </izvorni_sadrzaj>
    <derivirana_varijabla naziv="DomainObject.Predmet.ProtuStrankaListFormatedWithAdressOIB_1">
      <item>MARK O'BRIEN d.o.o. za poslovanje nekretninama, OIB 25990837646, Dubrovačka 14, 21000 Split</item>
    </derivirana_varijabla>
  </DomainObject.Predmet.ProtuStrankaListFormatedWithAdressOIB>
  <DomainObject.Predmet.ProtuStrankaListNazivFormated>
    <izvorni_sadrzaj>
      <item>MARK O'BRIEN d.o.o. za poslovanje nekretninama</item>
    </izvorni_sadrzaj>
    <derivirana_varijabla naziv="DomainObject.Predmet.ProtuStrankaListNazivFormated_1">
      <item>MARK O'BRIEN d.o.o. za poslovanje nekretninama</item>
    </derivirana_varijabla>
  </DomainObject.Predmet.ProtuStrankaListNazivFormated>
  <DomainObject.Predmet.ProtuStrankaListNazivFormatedOIB>
    <izvorni_sadrzaj>
      <item>MARK O'BRIEN d.o.o. za poslovanje nekretninama, OIB 25990837646</item>
    </izvorni_sadrzaj>
    <derivirana_varijabla naziv="DomainObject.Predmet.ProtuStrankaListNazivFormatedOIB_1">
      <item>MARK O'BRIEN d.o.o. za poslovanje nekretninama, OIB 25990837646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 O'BRIEN d.o.o. za poslovanje nekretninama</izvorni_sadrzaj>
    <derivirana_varijabla naziv="DomainObject.Predmet.ProtustrankaIDrugi_1">MARK O'BRIEN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 O'BRIEN d.o.o. za poslovanje nekretninama, OIB 25990837646, Dubrovačka 14, 21000 Split</izvorni_sadrzaj>
    <derivirana_varijabla naziv="DomainObject.Predmet.ProtustrankaIDrugiAdressOIB_1">MARK O'BRIEN d.o.o. za poslovanje nekretninama, OIB 25990837646,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 O'BRIEN d.o.o. za poslovanje nekretninama</item>
      <item>FINANCIJSKA AGENCIJA, RC SPLIT</item>
    </izvorni_sadrzaj>
    <derivirana_varijabla naziv="DomainObject.Predmet.SudioniciListNaziv_1">
      <item>MARK O'BRIEN d.o.o. za poslovanje nekretninama</item>
      <item>FINANCIJSKA AGENCIJA, RC SPLIT</item>
    </derivirana_varijabla>
  </DomainObject.Predmet.SudioniciListNaziv>
  <DomainObject.Predmet.SudioniciListAdressOIB>
    <izvorni_sadrzaj>
      <item>MARK O'BRIEN d.o.o. za poslovanje nekretninama, OIB 25990837646, Dubrovačka 14,21000 Split</item>
      <item>FINANCIJSKA AGENCIJA, RC SPLIT, OIB 85821130368, Mažuranićevo šetalište 24 b,21000 Split</item>
    </izvorni_sadrzaj>
    <derivirana_varijabla naziv="DomainObject.Predmet.SudioniciListAdressOIB_1">
      <item>MARK O'BRIEN d.o.o. za poslovanje nekretninama, OIB 25990837646,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25990837646</item>
      <item>, OIB 85821130368</item>
    </izvorni_sadrzaj>
    <derivirana_varijabla naziv="DomainObject.Predmet.SudioniciListNazivOIB_1">
      <item>, OIB 25990837646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97C61-5431-44BB-8F79-3457732DD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2390</properties:Characters>
  <properties:Lines>66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2017-03-16T12:25:00Z</cp:lastPrinted>
  <dcterms:modified xmlns:xsi="http://www.w3.org/2001/XMLSchema-instance" xsi:type="dcterms:W3CDTF">2017-03-16T12:35:00Z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