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9162" w14:paraId="c809162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14716D">
        <w:t>1911</w:t>
      </w:r>
      <w:r w:rsidR="00D73DB7" w:rsidRPr="00552F4F">
        <w:t>/16-</w:t>
      </w:r>
      <w:r w:rsidR="0014716D">
        <w:t>5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B24894" w:rsidRPr="00B24894">
        <w:rPr>
          <w:b/>
        </w:rPr>
        <w:t xml:space="preserve">MERKUR-PROJEKT d.o.o., Ivana </w:t>
      </w:r>
      <w:proofErr w:type="spellStart"/>
      <w:r w:rsidR="00B24894" w:rsidRPr="00B24894">
        <w:rPr>
          <w:b/>
        </w:rPr>
        <w:t>Keleka</w:t>
      </w:r>
      <w:proofErr w:type="spellEnd"/>
      <w:r w:rsidR="00B24894" w:rsidRPr="00B24894">
        <w:rPr>
          <w:b/>
        </w:rPr>
        <w:t xml:space="preserve"> 18/A, Sesvete, MBS: 080663284, OIB: 08732831215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3766E">
        <w:t>10</w:t>
      </w:r>
      <w:r w:rsidR="001C5317">
        <w:t>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7C4617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B24894">
        <w:rPr>
          <w:b/>
        </w:rPr>
        <w:t xml:space="preserve">MERKUR-PROJEKT d.o.o., Ivana </w:t>
      </w:r>
      <w:proofErr w:type="spellStart"/>
      <w:r w:rsidR="00B24894">
        <w:rPr>
          <w:b/>
        </w:rPr>
        <w:t>Keleka</w:t>
      </w:r>
      <w:proofErr w:type="spellEnd"/>
      <w:r w:rsidR="00B24894">
        <w:rPr>
          <w:b/>
        </w:rPr>
        <w:t xml:space="preserve"> 18/A, Sesvete, MBS: 080663284, OIB: 08732831215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EA6243" w:rsidR="00EA6243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r w:rsidR="00EA6243">
        <w:t>Nikola Bojanić, Osijek, Bračka 179, OIB: 32886956915.</w:t>
      </w:r>
    </w:p>
    <w:p w:rsidRDefault="00DF0F5B" w:rsidP="00EA6243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7C4617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B24894">
        <w:rPr>
          <w:b/>
        </w:rPr>
        <w:t xml:space="preserve">MERKUR-PROJEKT d.o.o., Ivana </w:t>
      </w:r>
      <w:proofErr w:type="spellStart"/>
      <w:r w:rsidR="00B24894">
        <w:rPr>
          <w:b/>
        </w:rPr>
        <w:t>Keleka</w:t>
      </w:r>
      <w:proofErr w:type="spellEnd"/>
      <w:r w:rsidR="00B24894">
        <w:rPr>
          <w:b/>
        </w:rPr>
        <w:t xml:space="preserve"> 18/A, Sesvete, MBS: 080663284, OIB: 08732831215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B24894">
        <w:t>15</w:t>
      </w:r>
      <w:r w:rsidR="00DD4697">
        <w:t>. travnja</w:t>
      </w:r>
      <w:r w:rsidR="00AB4254">
        <w:t xml:space="preserve"> 201</w:t>
      </w:r>
      <w:r w:rsidR="007C4617">
        <w:t>6</w:t>
      </w:r>
      <w:r w:rsidRPr="00552F4F">
        <w:t xml:space="preserve">. dostavila Trgovačkom sudu u Zagrebu zahtjev za provedbu skraćenog stečajnog postupka nad dužnikom </w:t>
      </w:r>
      <w:r w:rsidR="00B24894">
        <w:rPr>
          <w:b/>
        </w:rPr>
        <w:t xml:space="preserve">MERKUR-PROJEKT d.o.o., Ivana </w:t>
      </w:r>
      <w:proofErr w:type="spellStart"/>
      <w:r w:rsidR="00B24894">
        <w:rPr>
          <w:b/>
        </w:rPr>
        <w:t>Keleka</w:t>
      </w:r>
      <w:proofErr w:type="spellEnd"/>
      <w:r w:rsidR="00B24894">
        <w:rPr>
          <w:b/>
        </w:rPr>
        <w:t xml:space="preserve"> 18/A, Sesvete, MBS: 080663284, OIB: 08732831215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3D7C17">
        <w:t>525</w:t>
      </w:r>
      <w:r w:rsidR="00D54022" w:rsidRPr="00552F4F">
        <w:t>/</w:t>
      </w:r>
      <w:r w:rsidR="003D7C17">
        <w:t xml:space="preserve">16-6 od </w:t>
      </w:r>
      <w:r w:rsidRPr="00552F4F">
        <w:t xml:space="preserve">5. </w:t>
      </w:r>
      <w:r w:rsidR="003D7C17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B06C55" w:rsidRPr="00552F4F">
        <w:t xml:space="preserve">. </w:t>
      </w:r>
      <w:r w:rsidR="004E6A4C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B24894">
        <w:t>1911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13766E">
        <w:t>10</w:t>
      </w:r>
      <w:r w:rsidR="00E739E0">
        <w:t>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D27C6F">
        <w:t>17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FD7" w:rsidP="00FD0D3C" w:rsidR="00437FD7">
      <w:r>
        <w:separator/>
      </w:r>
    </w:p>
  </w:endnote>
  <w:endnote w:id="0" w:type="continuationSeparator">
    <w:p w:rsidRDefault="00437FD7" w:rsidP="00FD0D3C" w:rsidR="00437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FD7" w:rsidP="00FD0D3C" w:rsidR="00437FD7">
      <w:r>
        <w:separator/>
      </w:r>
    </w:p>
  </w:footnote>
  <w:footnote w:id="0" w:type="continuationSeparator">
    <w:p w:rsidRDefault="00437FD7" w:rsidP="00FD0D3C" w:rsidR="00437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FD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47FED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14716D" w:rsidRPr="00552F4F">
      <w:t>3 St-</w:t>
    </w:r>
    <w:r w:rsidR="0014716D">
      <w:t>1911</w:t>
    </w:r>
    <w:r w:rsidR="0014716D" w:rsidRPr="00552F4F">
      <w:t>/16-</w:t>
    </w:r>
    <w:r w:rsidR="0014716D">
      <w:t>5</w:t>
    </w:r>
    <w:r w:rsidR="0014716D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3766E"/>
    <w:rsid w:val="00146A74"/>
    <w:rsid w:val="0014716D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37FD7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4894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27C6F"/>
    <w:rsid w:val="00D40ADF"/>
    <w:rsid w:val="00D47369"/>
    <w:rsid w:val="00D47FED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A6243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7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7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52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St-1911/2016</izvorni_sadrzaj>
    <derivirana_varijabla naziv="DomainObject.Predmet.OznakaBroj_1">St-1911/2016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MERKUR-PROJEKT d.o.o.</izvorni_sadrzaj>
    <derivirana_varijabla naziv="DomainObject.Predmet.ProtustrankaFormated_1">  MERKUR-PROJEKT d.o.o.</derivirana_varijabla>
  </DomainObject.Predmet.ProtustrankaFormated>
  <DomainObject.Predmet.ProtustrankaFormatedOIB>
    <izvorni_sadrzaj>  MERKUR-PROJEKT d.o.o., OIB 08732831215</izvorni_sadrzaj>
    <derivirana_varijabla naziv="DomainObject.Predmet.ProtustrankaFormatedOIB_1">  MERKUR-PROJEKT d.o.o., OIB 08732831215</derivirana_varijabla>
  </DomainObject.Predmet.ProtustrankaFormatedOIB>
  <DomainObject.Predmet.ProtustrankaFormatedWithAdress>
    <izvorni_sadrzaj> MERKUR-PROJEKT d.o.o., Ivana Keleka 18/A, 10360 Sesvete</izvorni_sadrzaj>
    <derivirana_varijabla naziv="DomainObject.Predmet.ProtustrankaFormatedWithAdress_1"> MERKUR-PROJEKT d.o.o., Ivana Keleka 18/A, 10360 Sesvete</derivirana_varijabla>
  </DomainObject.Predmet.ProtustrankaFormatedWithAdress>
  <DomainObject.Predmet.ProtustrankaFormatedWithAdressOIB>
    <izvorni_sadrzaj> MERKUR-PROJEKT d.o.o., OIB 08732831215, Ivana Keleka 18/A, 10360 Sesvete</izvorni_sadrzaj>
    <derivirana_varijabla naziv="DomainObject.Predmet.ProtustrankaFormatedWithAdressOIB_1"> MERKUR-PROJEKT d.o.o., OIB 08732831215, Ivana Keleka 18/A, 10360 Sesvete</derivirana_varijabla>
  </DomainObject.Predmet.ProtustrankaFormatedWithAdressOIB>
  <DomainObject.Predmet.ProtustrankaWithAdress>
    <izvorni_sadrzaj>MERKUR-PROJEKT d.o.o. Ivana Keleka 18/A, 10360 Sesvete</izvorni_sadrzaj>
    <derivirana_varijabla naziv="DomainObject.Predmet.ProtustrankaWithAdress_1">MERKUR-PROJEKT d.o.o. Ivana Keleka 18/A, 10360 Sesvete</derivirana_varijabla>
  </DomainObject.Predmet.ProtustrankaWithAdress>
  <DomainObject.Predmet.ProtustrankaWithAdressOIB>
    <izvorni_sadrzaj>MERKUR-PROJEKT d.o.o., OIB 08732831215, Ivana Keleka 18/A, 10360 Sesvete</izvorni_sadrzaj>
    <derivirana_varijabla naziv="DomainObject.Predmet.ProtustrankaWithAdressOIB_1">MERKUR-PROJEKT d.o.o., OIB 08732831215, Ivana Keleka 18/A, 10360 Sesvete</derivirana_varijabla>
  </DomainObject.Predmet.ProtustrankaWithAdressOIB>
  <DomainObject.Predmet.ProtustrankaNazivFormated>
    <izvorni_sadrzaj>MERKUR-PROJEKT d.o.o.</izvorni_sadrzaj>
    <derivirana_varijabla naziv="DomainObject.Predmet.ProtustrankaNazivFormated_1">MERKUR-PROJEKT d.o.o.</derivirana_varijabla>
  </DomainObject.Predmet.ProtustrankaNazivFormated>
  <DomainObject.Predmet.ProtustrankaNazivFormatedOIB>
    <izvorni_sadrzaj>MERKUR-PROJEKT d.o.o., OIB 08732831215</izvorni_sadrzaj>
    <derivirana_varijabla naziv="DomainObject.Predmet.ProtustrankaNazivFormatedOIB_1">MERKUR-PROJEKT d.o.o., OIB 08732831215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MERKUR-PROJEKT d.o.o.</item>
    </izvorni_sadrzaj>
    <derivirana_varijabla naziv="DomainObject.Predmet.ProtuStrankaListFormated_1">
      <item>MERKUR-PROJEKT d.o.o.</item>
    </derivirana_varijabla>
  </DomainObject.Predmet.ProtuStrankaListFormated>
  <DomainObject.Predmet.ProtuStrankaListFormatedOIB>
    <izvorni_sadrzaj>
      <item>MERKUR-PROJEKT d.o.o., OIB 08732831215</item>
    </izvorni_sadrzaj>
    <derivirana_varijabla naziv="DomainObject.Predmet.ProtuStrankaListFormatedOIB_1">
      <item>MERKUR-PROJEKT d.o.o., OIB 08732831215</item>
    </derivirana_varijabla>
  </DomainObject.Predmet.ProtuStrankaListFormatedOIB>
  <DomainObject.Predmet.ProtuStrankaListFormatedWithAdress>
    <izvorni_sadrzaj>
      <item>MERKUR-PROJEKT d.o.o., Ivana Keleka 18/A, 10360 Sesvete</item>
    </izvorni_sadrzaj>
    <derivirana_varijabla naziv="DomainObject.Predmet.ProtuStrankaListFormatedWithAdress_1">
      <item>MERKUR-PROJEKT d.o.o., Ivana Keleka 18/A, 10360 Sesvete</item>
    </derivirana_varijabla>
  </DomainObject.Predmet.ProtuStrankaListFormatedWithAdress>
  <DomainObject.Predmet.ProtuStrankaListFormatedWithAdressOIB>
    <izvorni_sadrzaj>
      <item>MERKUR-PROJEKT d.o.o., OIB 08732831215, Ivana Keleka 18/A, 10360 Sesvete</item>
    </izvorni_sadrzaj>
    <derivirana_varijabla naziv="DomainObject.Predmet.ProtuStrankaListFormatedWithAdressOIB_1">
      <item>MERKUR-PROJEKT d.o.o., OIB 08732831215, Ivana Keleka 18/A, 10360 Sesvete</item>
    </derivirana_varijabla>
  </DomainObject.Predmet.ProtuStrankaListFormatedWithAdressOIB>
  <DomainObject.Predmet.ProtuStrankaListNazivFormated>
    <izvorni_sadrzaj>
      <item>MERKUR-PROJEKT d.o.o.</item>
    </izvorni_sadrzaj>
    <derivirana_varijabla naziv="DomainObject.Predmet.ProtuStrankaListNazivFormated_1">
      <item>MERKUR-PROJEKT d.o.o.</item>
    </derivirana_varijabla>
  </DomainObject.Predmet.ProtuStrankaListNazivFormated>
  <DomainObject.Predmet.ProtuStrankaListNazivFormatedOIB>
    <izvorni_sadrzaj>
      <item>MERKUR-PROJEKT d.o.o., OIB 08732831215</item>
    </izvorni_sadrzaj>
    <derivirana_varijabla naziv="DomainObject.Predmet.ProtuStrankaListNazivFormatedOIB_1">
      <item>MERKUR-PROJEKT d.o.o., OIB 08732831215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MERKUR-PROJEKT d.o.o.</izvorni_sadrzaj>
    <derivirana_varijabla naziv="DomainObject.Predmet.ProtustrankaIDrugi_1">MERKUR-PROJEKT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MERKUR-PROJEKT d.o.o., OIB 08732831215, Ivana Keleka 18/A, 10360 Sesvete</izvorni_sadrzaj>
    <derivirana_varijabla naziv="DomainObject.Predmet.ProtustrankaIDrugiAdressOIB_1">MERKUR-PROJEKT d.o.o., OIB 08732831215,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MERKUR-PROJEKT d.o.o.</item>
      <item>FINA Regionalni centar Zagreb</item>
    </izvorni_sadrzaj>
    <derivirana_varijabla naziv="DomainObject.Predmet.SudioniciListNaziv_1">
      <item>MERKUR-PROJEKT d.o.o.</item>
      <item>FINA Regionalni centar Zagreb</item>
    </derivirana_varijabla>
  </DomainObject.Predmet.SudioniciListNaziv>
  <DomainObject.Predmet.SudioniciListAdressOIB>
    <izvorni_sadrzaj>
      <item>MERKUR-PROJEKT d.o.o., OIB 08732831215, Ivana Keleka 18/A,10360 Sesvete</item>
      <item>FINA Regionalni centar Zagreb, OIB 85821130368, Trg svibanjskih žrtava 1995. br. 1,10000 Zagreb</item>
    </izvorni_sadrzaj>
    <derivirana_varijabla naziv="DomainObject.Predmet.SudioniciListAdressOIB_1">
      <item>MERKUR-PROJEKT d.o.o., OIB 08732831215, Ivana Keleka 18/A,10360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08732831215</item>
      <item>, OIB 85821130368</item>
    </izvorni_sadrzaj>
    <derivirana_varijabla naziv="DomainObject.Predmet.SudioniciListNazivOIB_1">
      <item>, OIB 08732831215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DCEB4-5B43-4FEA-B412-1777AE71E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2889</properties:Characters>
  <properties:Lines>93</properties:Lines>
  <properties:Paragraphs>31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2016-10-10T08:49:00Z</dcterms:modified>
  <cp:revision>434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