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61f1" w14:paraId="2c861f1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B359B">
        <w:t>17</w:t>
      </w:r>
      <w:r w:rsidR="00223884">
        <w:t>85</w:t>
      </w:r>
      <w:r w:rsidR="00832F73">
        <w:t>/16-4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</w:t>
      </w:r>
      <w:r w:rsidR="00595F9B">
        <w:t>SIJEK</w:t>
      </w:r>
      <w:r>
        <w:t xml:space="preserve">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223884">
        <w:t xml:space="preserve">UDRUGA BRANITELJA "TOMIN HRAST" ĐAKOVO, Dragutina </w:t>
      </w:r>
      <w:proofErr w:type="spellStart"/>
      <w:r w:rsidR="00223884">
        <w:t>Domjanića</w:t>
      </w:r>
      <w:proofErr w:type="spellEnd"/>
      <w:r w:rsidR="00223884">
        <w:t xml:space="preserve"> 76, Đakovo, OIB 16227908099</w:t>
      </w:r>
      <w:r w:rsidR="00EB359B">
        <w:t>, dan</w:t>
      </w:r>
      <w:r w:rsidR="001268C6">
        <w:t xml:space="preserve">a </w:t>
      </w:r>
      <w:r w:rsidR="00EB359B">
        <w:t>2</w:t>
      </w:r>
      <w:r w:rsidR="00A11238">
        <w:t>3</w:t>
      </w:r>
      <w:r w:rsidR="00EB359B">
        <w:t>. kolovoza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23884">
        <w:t xml:space="preserve">UDRUGA BRANITELJA "TOMIN HRAST" ĐAKOVO, Dragutina </w:t>
      </w:r>
      <w:proofErr w:type="spellStart"/>
      <w:r w:rsidR="00223884">
        <w:t>Domjanića</w:t>
      </w:r>
      <w:proofErr w:type="spellEnd"/>
      <w:r w:rsidR="00223884">
        <w:t xml:space="preserve"> 76, Đakovo, OIB 16227908099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A11238" w:rsidP="00A11238" w:rsidR="00A11238" w:rsidRPr="00B03FBD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="00BF5CB0" w:rsidRPr="00BF5CB0">
        <w:t xml:space="preserve"> </w:t>
      </w:r>
      <w:r w:rsidRPr="00B03FBD">
        <w:t xml:space="preserve">Krešimir </w:t>
      </w:r>
      <w:proofErr w:type="spellStart"/>
      <w:r w:rsidRPr="00B03FBD">
        <w:t>Maretić</w:t>
      </w:r>
      <w:proofErr w:type="spellEnd"/>
      <w:r w:rsidRPr="00B03FBD">
        <w:t>, Zagreb, Šimuna Starčevića 7, OIB 66108961276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223884">
        <w:t xml:space="preserve">UDRUGA BRANITELJA "TOMIN HRAST" ĐAKOVO, Dragutina </w:t>
      </w:r>
      <w:proofErr w:type="spellStart"/>
      <w:r w:rsidR="00223884">
        <w:t>Domjanića</w:t>
      </w:r>
      <w:proofErr w:type="spellEnd"/>
      <w:r w:rsidR="00223884">
        <w:t xml:space="preserve"> 76, Đakovo, OIB 16227908099</w:t>
      </w:r>
      <w:r w:rsidR="00121279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595F9B">
        <w:t>2</w:t>
      </w:r>
      <w:r w:rsidR="00223884">
        <w:t>. lipnja</w:t>
      </w:r>
      <w:r w:rsidR="001268C6">
        <w:t xml:space="preserve"> 2016</w:t>
      </w:r>
      <w:r>
        <w:t>. ovom sudu</w:t>
      </w:r>
      <w:r w:rsidR="00595F9B">
        <w:t xml:space="preserve"> zahtjev</w:t>
      </w:r>
      <w:r>
        <w:t xml:space="preserve"> za provedbu skraćenog stečajnog postupka nad  dužnikom </w:t>
      </w:r>
      <w:r w:rsidR="00223884">
        <w:t xml:space="preserve">UDRUGA BRANITELJA "TOMIN HRAST" ĐAKOVO, Dragutina </w:t>
      </w:r>
      <w:proofErr w:type="spellStart"/>
      <w:r w:rsidR="00223884">
        <w:t>Domjanića</w:t>
      </w:r>
      <w:proofErr w:type="spellEnd"/>
      <w:r w:rsidR="00223884">
        <w:t xml:space="preserve"> 76, Đakovo, OIB 16227908099</w:t>
      </w:r>
      <w:r w:rsidR="00EA34A8">
        <w:t>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595F9B">
        <w:t>8. lipnja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595F9B">
        <w:t>17</w:t>
      </w:r>
      <w:r w:rsidR="00223884">
        <w:t>85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A46EC8">
      <w:pPr>
        <w:pStyle w:val="Tijeloteksta"/>
        <w:jc w:val="center"/>
      </w:pPr>
      <w:r>
        <w:t>U Osijeku</w:t>
      </w:r>
      <w:r w:rsidR="00F414CC">
        <w:t xml:space="preserve"> </w:t>
      </w:r>
      <w:r w:rsidR="00595F9B">
        <w:t>2</w:t>
      </w:r>
      <w:r w:rsidR="00A11238">
        <w:t>3</w:t>
      </w:r>
      <w:r w:rsidR="00595F9B">
        <w:t xml:space="preserve">. kolovoza </w:t>
      </w:r>
      <w:r w:rsidR="00F414CC">
        <w:t>2</w:t>
      </w:r>
      <w:r w:rsidR="00A46EC8">
        <w:t xml:space="preserve">016.  </w:t>
      </w:r>
    </w:p>
    <w:p w:rsidRDefault="00A46EC8" w:rsidP="00A46EC8" w:rsidR="00A46EC8"/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595F9B" w:rsidR="002C7D0A" w:rsidRP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0C2" w:rsidP="00C02BFE" w:rsidR="007E10C2">
      <w:r>
        <w:separator/>
      </w:r>
    </w:p>
  </w:endnote>
  <w:endnote w:id="0" w:type="continuationSeparator">
    <w:p w:rsidRDefault="007E10C2" w:rsidP="00C02BFE" w:rsidR="007E1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0C2" w:rsidP="00C02BFE" w:rsidR="007E10C2">
      <w:r>
        <w:separator/>
      </w:r>
    </w:p>
  </w:footnote>
  <w:footnote w:id="0" w:type="continuationSeparator">
    <w:p w:rsidRDefault="007E10C2" w:rsidP="00C02BFE" w:rsidR="007E1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95F9B">
      <w:t>17</w:t>
    </w:r>
    <w:r w:rsidR="00223884">
      <w:t>85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C0539"/>
    <w:rsid w:val="001C2E37"/>
    <w:rsid w:val="001D7633"/>
    <w:rsid w:val="00223884"/>
    <w:rsid w:val="00226AE3"/>
    <w:rsid w:val="002762CF"/>
    <w:rsid w:val="002B093D"/>
    <w:rsid w:val="002B3018"/>
    <w:rsid w:val="002C7D0A"/>
    <w:rsid w:val="00344A23"/>
    <w:rsid w:val="00351AA2"/>
    <w:rsid w:val="003902DD"/>
    <w:rsid w:val="003A5A04"/>
    <w:rsid w:val="003A5C60"/>
    <w:rsid w:val="003E3449"/>
    <w:rsid w:val="003E6665"/>
    <w:rsid w:val="004041FE"/>
    <w:rsid w:val="00414929"/>
    <w:rsid w:val="00431668"/>
    <w:rsid w:val="00436A52"/>
    <w:rsid w:val="00463599"/>
    <w:rsid w:val="00471875"/>
    <w:rsid w:val="004B4396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843B5"/>
    <w:rsid w:val="007E10C2"/>
    <w:rsid w:val="007F503E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11238"/>
    <w:rsid w:val="00A229AD"/>
    <w:rsid w:val="00A46EC8"/>
    <w:rsid w:val="00A60733"/>
    <w:rsid w:val="00AC0495"/>
    <w:rsid w:val="00AC3901"/>
    <w:rsid w:val="00B11BFF"/>
    <w:rsid w:val="00B30AB4"/>
    <w:rsid w:val="00B4199C"/>
    <w:rsid w:val="00B720CE"/>
    <w:rsid w:val="00B83080"/>
    <w:rsid w:val="00BF5CB0"/>
    <w:rsid w:val="00C02BFE"/>
    <w:rsid w:val="00C62BDE"/>
    <w:rsid w:val="00CA4C9E"/>
    <w:rsid w:val="00CC340C"/>
    <w:rsid w:val="00CF1046"/>
    <w:rsid w:val="00CF2B6E"/>
    <w:rsid w:val="00D5233E"/>
    <w:rsid w:val="00D676D9"/>
    <w:rsid w:val="00D82629"/>
    <w:rsid w:val="00D86BDC"/>
    <w:rsid w:val="00DC1DED"/>
    <w:rsid w:val="00E50563"/>
    <w:rsid w:val="00EA34A8"/>
    <w:rsid w:val="00EB1C28"/>
    <w:rsid w:val="00EB359B"/>
    <w:rsid w:val="00EB6665"/>
    <w:rsid w:val="00EE3A0F"/>
    <w:rsid w:val="00F009C9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St-1785/2016</izvorni_sadrzaj>
    <derivirana_varijabla naziv="DomainObject.Predmet.OznakaBroj_1">St-1785/2016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"TOMIN HRAST" ĐAKOVO</izvorni_sadrzaj>
    <derivirana_varijabla naziv="DomainObject.Predmet.ProtustrankaFormated_1">  UDRUGA BRANITELJA "TOMIN HRAST" ĐAKOVO</derivirana_varijabla>
  </DomainObject.Predmet.ProtustrankaFormated>
  <DomainObject.Predmet.ProtustrankaFormatedOIB>
    <izvorni_sadrzaj>  UDRUGA BRANITELJA "TOMIN HRAST" ĐAKOVO, OIB 16227908099</izvorni_sadrzaj>
    <derivirana_varijabla naziv="DomainObject.Predmet.ProtustrankaFormatedOIB_1">  UDRUGA BRANITELJA "TOMIN HRAST" ĐAKOVO, OIB 16227908099</derivirana_varijabla>
  </DomainObject.Predmet.ProtustrankaFormatedOIB>
  <DomainObject.Predmet.ProtustrankaFormatedWithAdress>
    <izvorni_sadrzaj> UDRUGA BRANITELJA "TOMIN HRAST" ĐAKOVO, Dragutina Domjanića 76, 31400 Đakovo</izvorni_sadrzaj>
    <derivirana_varijabla naziv="DomainObject.Predmet.ProtustrankaFormatedWithAdress_1"> UDRUGA BRANITELJA "TOMIN HRAST" ĐAKOVO, Dragutina Domjanića 76, 31400 Đakovo</derivirana_varijabla>
  </DomainObject.Predmet.ProtustrankaFormatedWithAdress>
  <DomainObject.Predmet.ProtustrankaFormatedWithAdressOIB>
    <izvorni_sadrzaj> UDRUGA BRANITELJA "TOMIN HRAST" ĐAKOVO, OIB 16227908099, Dragutina Domjanića 76, 31400 Đakovo</izvorni_sadrzaj>
    <derivirana_varijabla naziv="DomainObject.Predmet.ProtustrankaFormatedWithAdressOIB_1"> UDRUGA BRANITELJA "TOMIN HRAST" ĐAKOVO, OIB 16227908099, Dragutina Domjanića 76, 31400 Đakovo</derivirana_varijabla>
  </DomainObject.Predmet.ProtustrankaFormatedWithAdressOIB>
  <DomainObject.Predmet.ProtustrankaWithAdress>
    <izvorni_sadrzaj>UDRUGA BRANITELJA "TOMIN HRAST" ĐAKOVO Dragutina Domjanića 76, 31400 Đakovo</izvorni_sadrzaj>
    <derivirana_varijabla naziv="DomainObject.Predmet.ProtustrankaWithAdress_1">UDRUGA BRANITELJA "TOMIN HRAST" ĐAKOVO Dragutina Domjanića 76, 31400 Đakovo</derivirana_varijabla>
  </DomainObject.Predmet.ProtustrankaWithAdress>
  <DomainObject.Predmet.ProtustrankaWithAdressOIB>
    <izvorni_sadrzaj>UDRUGA BRANITELJA "TOMIN HRAST" ĐAKOVO, OIB 16227908099, Dragutina Domjanića 76, 31400 Đakovo</izvorni_sadrzaj>
    <derivirana_varijabla naziv="DomainObject.Predmet.ProtustrankaWithAdressOIB_1">UDRUGA BRANITELJA "TOMIN HRAST" ĐAKOVO, OIB 16227908099, Dragutina Domjanića 76, 31400 Đakovo</derivirana_varijabla>
  </DomainObject.Predmet.ProtustrankaWithAdressOIB>
  <DomainObject.Predmet.ProtustrankaNazivFormated>
    <izvorni_sadrzaj>UDRUGA BRANITELJA "TOMIN HRAST" ĐAKOVO</izvorni_sadrzaj>
    <derivirana_varijabla naziv="DomainObject.Predmet.ProtustrankaNazivFormated_1">UDRUGA BRANITELJA "TOMIN HRAST" ĐAKOVO</derivirana_varijabla>
  </DomainObject.Predmet.ProtustrankaNazivFormated>
  <DomainObject.Predmet.ProtustrankaNazivFormatedOIB>
    <izvorni_sadrzaj>UDRUGA BRANITELJA "TOMIN HRAST" ĐAKOVO, OIB 16227908099</izvorni_sadrzaj>
    <derivirana_varijabla naziv="DomainObject.Predmet.ProtustrankaNazivFormatedOIB_1">UDRUGA BRANITELJA "TOMIN HRAST" ĐAKOVO, OIB 16227908099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BRANITELJA "TOMIN HRAST" ĐAKOVO</item>
    </izvorni_sadrzaj>
    <derivirana_varijabla naziv="DomainObject.Predmet.ProtuStrankaListFormated_1">
      <item>UDRUGA BRANITELJA "TOMIN HRAST" ĐAKOVO</item>
    </derivirana_varijabla>
  </DomainObject.Predmet.ProtuStrankaListFormated>
  <DomainObject.Predmet.ProtuStrankaListFormatedOIB>
    <izvorni_sadrzaj>
      <item>UDRUGA BRANITELJA "TOMIN HRAST" ĐAKOVO, OIB 16227908099</item>
    </izvorni_sadrzaj>
    <derivirana_varijabla naziv="DomainObject.Predmet.ProtuStrankaListFormatedOIB_1">
      <item>UDRUGA BRANITELJA "TOMIN HRAST" ĐAKOVO, OIB 16227908099</item>
    </derivirana_varijabla>
  </DomainObject.Predmet.ProtuStrankaListFormatedOIB>
  <DomainObject.Predmet.ProtuStrankaListFormatedWithAdress>
    <izvorni_sadrzaj>
      <item>UDRUGA BRANITELJA "TOMIN HRAST" ĐAKOVO, Dragutina Domjanića 76, 31400 Đakovo</item>
    </izvorni_sadrzaj>
    <derivirana_varijabla naziv="DomainObject.Predmet.ProtuStrankaListFormatedWithAdress_1">
      <item>UDRUGA BRANITELJA "TOMIN HRAST" ĐAKOVO, Dragutina Domjanića 76, 31400 Đakovo</item>
    </derivirana_varijabla>
  </DomainObject.Predmet.ProtuStrankaListFormatedWithAdress>
  <DomainObject.Predmet.ProtuStrankaListFormatedWithAdressOIB>
    <izvorni_sadrzaj>
      <item>UDRUGA BRANITELJA "TOMIN HRAST" ĐAKOVO, OIB 16227908099, Dragutina Domjanića 76, 31400 Đakovo</item>
    </izvorni_sadrzaj>
    <derivirana_varijabla naziv="DomainObject.Predmet.ProtuStrankaListFormatedWithAdressOIB_1">
      <item>UDRUGA BRANITELJA "TOMIN HRAST" ĐAKOVO, OIB 16227908099, Dragutina Domjanića 76, 31400 Đakovo</item>
    </derivirana_varijabla>
  </DomainObject.Predmet.ProtuStrankaListFormatedWithAdressOIB>
  <DomainObject.Predmet.ProtuStrankaListNazivFormated>
    <izvorni_sadrzaj>
      <item>UDRUGA BRANITELJA "TOMIN HRAST" ĐAKOVO</item>
    </izvorni_sadrzaj>
    <derivirana_varijabla naziv="DomainObject.Predmet.ProtuStrankaListNazivFormated_1">
      <item>UDRUGA BRANITELJA "TOMIN HRAST" ĐAKOVO</item>
    </derivirana_varijabla>
  </DomainObject.Predmet.ProtuStrankaListNazivFormated>
  <DomainObject.Predmet.ProtuStrankaListNazivFormatedOIB>
    <izvorni_sadrzaj>
      <item>UDRUGA BRANITELJA "TOMIN HRAST" ĐAKOVO, OIB 16227908099</item>
    </izvorni_sadrzaj>
    <derivirana_varijabla naziv="DomainObject.Predmet.ProtuStrankaListNazivFormatedOIB_1">
      <item>UDRUGA BRANITELJA "TOMIN HRAST" ĐAKOVO, OIB 16227908099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BRANITELJA "TOMIN HRAST" ĐAKOVO</izvorni_sadrzaj>
    <derivirana_varijabla naziv="DomainObject.Predmet.ProtustrankaIDrugi_1">UDRUGA BRANITELJA "TOMIN HRAST" ĐAKOVO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BRANITELJA "TOMIN HRAST" ĐAKOVO, OIB 16227908099, Dragutina Domjanića 76, 31400 Đakovo</izvorni_sadrzaj>
    <derivirana_varijabla naziv="DomainObject.Predmet.ProtustrankaIDrugiAdressOIB_1">UDRUGA BRANITELJA "TOMIN HRAST" ĐAKOVO, OIB 16227908099, Dragutina Domjanića 76,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BRANITELJA "TOMIN HRAST" ĐAKOVO</item>
    </izvorni_sadrzaj>
    <derivirana_varijabla naziv="DomainObject.Predmet.SudioniciListNaziv_1">
      <item>FINA RC OSIJEK</item>
      <item>UDRUGA BRANITELJA "TOMIN HRAST" ĐAKOVO</item>
    </derivirana_varijabla>
  </DomainObject.Predmet.SudioniciListNaziv>
  <DomainObject.Predmet.SudioniciListAdressOIB>
    <izvorni_sadrzaj>
      <item>FINA RC OSIJEK, OIB 85821130368</item>
      <item>UDRUGA BRANITELJA "TOMIN HRAST" ĐAKOVO, OIB 16227908099, Dragutina Domjanića 76,31400 Đakovo</item>
    </izvorni_sadrzaj>
    <derivirana_varijabla naziv="DomainObject.Predmet.SudioniciListAdressOIB_1">
      <item>FINA RC OSIJEK, OIB 85821130368</item>
      <item>UDRUGA BRANITELJA "TOMIN HRAST" ĐAKOVO, OIB 16227908099, Dragutina Domjanića 76,31400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16227908099</item>
    </izvorni_sadrzaj>
    <derivirana_varijabla naziv="DomainObject.Predmet.SudioniciListNazivOIB_1">
      <item>, OIB 85821130368</item>
      <item>, OIB 16227908099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AD47D-44C1-4E45-A367-55246B32E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2091</properties:Characters>
  <properties:Lines>74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2016-08-18T12:15:00Z</dcterms:created>
  <dc:creator>Darija Miličević</dc:creator>
  <cp:lastModifiedBy>Darija Miličević</cp:lastModifiedBy>
  <cp:lastPrinted>2016-08-23T08:25:00Z</cp:lastPrinted>
  <dcterms:modified xmlns:xsi="http://www.w3.org/2001/XMLSchema-instance" xsi:type="dcterms:W3CDTF">2016-08-23T08:26:00Z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