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101ab82" w14:paraId="101ab82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BE3613">
        <w:t>483</w:t>
      </w:r>
      <w:r>
        <w:t>/2018-</w:t>
      </w:r>
      <w:r w:rsidR="00BE3613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BE3613" w:rsidRPr="006567AE">
        <w:t>Udruga za poticanje razvoja i zaštitu okoliša u predjelu i uvali Ljubljeva "NAŠA LJUBLJEVA"</w:t>
      </w:r>
      <w:r w:rsidR="00BE3613">
        <w:t xml:space="preserve">, </w:t>
      </w:r>
      <w:r w:rsidR="00BE3613" w:rsidRPr="006567AE">
        <w:t>Put Kose 5</w:t>
      </w:r>
      <w:r w:rsidR="00BE3613">
        <w:t xml:space="preserve">, Marina, OIB: </w:t>
      </w:r>
      <w:r w:rsidR="00BE3613" w:rsidRPr="006567AE">
        <w:t>79303307743</w:t>
      </w:r>
      <w:r>
        <w:rPr>
          <w:lang w:val="hr-HR"/>
        </w:rPr>
        <w:t xml:space="preserve">, </w:t>
      </w:r>
      <w:r w:rsidR="00BE3613">
        <w:rPr>
          <w:lang w:val="hr-HR"/>
        </w:rPr>
        <w:t>9</w:t>
      </w:r>
      <w:r w:rsidR="00075786">
        <w:rPr>
          <w:lang w:val="hr-HR"/>
        </w:rPr>
        <w:t>. srpnja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</w:t>
      </w:r>
      <w:r w:rsidR="00EE144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E3613" w:rsidRPr="006567AE">
        <w:t>Udruga za poticanje razvoja i zaštitu okoliša u predjelu i uvali Ljubljeva "NAŠA LJUBLJEVA"</w:t>
      </w:r>
      <w:r w:rsidR="00BE3613">
        <w:t xml:space="preserve">, </w:t>
      </w:r>
      <w:r w:rsidR="00BE3613" w:rsidRPr="006567AE">
        <w:t>Put Kose 5</w:t>
      </w:r>
      <w:r w:rsidR="00BE3613">
        <w:t xml:space="preserve">, Marina, OIB: </w:t>
      </w:r>
      <w:r w:rsidR="00BE3613" w:rsidRPr="006567AE">
        <w:t>79303307743</w:t>
      </w:r>
      <w:r w:rsidR="00BE3613">
        <w:t xml:space="preserve"> </w:t>
      </w:r>
      <w:r>
        <w:rPr>
          <w:lang w:val="hr-HR"/>
        </w:rPr>
        <w:t xml:space="preserve">na dan </w:t>
      </w:r>
      <w:r w:rsidR="00BE3613">
        <w:rPr>
          <w:lang w:val="hr-HR"/>
        </w:rPr>
        <w:t>22. lipnja</w:t>
      </w:r>
      <w:r w:rsidR="00EE144B">
        <w:rPr>
          <w:lang w:val="hr-HR"/>
        </w:rPr>
        <w:t xml:space="preserve">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BE3613">
        <w:rPr>
          <w:lang w:val="hr-HR"/>
        </w:rPr>
        <w:t>6.350,00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BE3613" w:rsidR="003453DA" w:rsidRPr="003453DA">
      <w:pPr>
        <w:jc w:val="center"/>
      </w:pPr>
      <w:r w:rsidRPr="003453DA">
        <w:t xml:space="preserve">U Splitu </w:t>
      </w:r>
      <w:r w:rsidR="00BE3613">
        <w:t>9</w:t>
      </w:r>
      <w:r w:rsidR="00075786">
        <w:t>. srpnja</w:t>
      </w:r>
      <w:r w:rsidRPr="003453DA">
        <w:t xml:space="preserve"> 2018. </w:t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E3613" w:rsidRPr="00BE3613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ED41F9" w:rsidR="00473132">
    <w:pPr>
      <w:pStyle w:val="Zaglavlje"/>
      <w:jc w:val="center"/>
    </w:pPr>
  </w:p>
  <w:p w:rsidRDefault="00ED41F9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75786"/>
    <w:rsid w:val="00097D40"/>
    <w:rsid w:val="000B4D96"/>
    <w:rsid w:val="000F03A8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77966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E3613"/>
    <w:rsid w:val="00BF4DF3"/>
    <w:rsid w:val="00D54741"/>
    <w:rsid w:val="00DD0D50"/>
    <w:rsid w:val="00E146CF"/>
    <w:rsid w:val="00EA4F9E"/>
    <w:rsid w:val="00EB6A52"/>
    <w:rsid w:val="00ED41F9"/>
    <w:rsid w:val="00EE144B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D41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1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1F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1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1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ED41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1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1F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1F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1F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St-483/2018</izvorni_sadrzaj>
    <derivirana_varijabla naziv="DomainObject.Predmet.OznakaBroj_1">St-483/2018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poticanje razvoja i zaštitu okoliša u predjelu i uvali Ljubljeva "NAŠA LJUBLJEVA"</izvorni_sadrzaj>
    <derivirana_varijabla naziv="DomainObject.Predmet.ProtustrankaFormated_1">  Udruga za poticanje razvoja i zaštitu okoliša u predjelu i uvali Ljubljeva "NAŠA LJUBLJEVA"</derivirana_varijabla>
  </DomainObject.Predmet.ProtustrankaFormated>
  <DomainObject.Predmet.ProtustrankaFormatedOIB>
    <izvorni_sadrzaj>  Udruga za poticanje razvoja i zaštitu okoliša u predjelu i uvali Ljubljeva "NAŠA LJUBLJEVA", OIB 79303307743</izvorni_sadrzaj>
    <derivirana_varijabla naziv="DomainObject.Predmet.ProtustrankaFormatedOIB_1">  Udruga za poticanje razvoja i zaštitu okoliša u predjelu i uvali Ljubljeva "NAŠA LJUBLJEVA", OIB 79303307743</derivirana_varijabla>
  </DomainObject.Predmet.ProtustrankaFormatedOIB>
  <DomainObject.Predmet.ProtustrankaFormatedWithAdress>
    <izvorni_sadrzaj> Udruga za poticanje razvoja i zaštitu okoliša u predjelu i uvali Ljubljeva "NAŠA LJUBLJEVA", Put Kose 5, 21222 Vinišće</izvorni_sadrzaj>
    <derivirana_varijabla naziv="DomainObject.Predmet.ProtustrankaFormatedWithAdress_1"> Udruga za poticanje razvoja i zaštitu okoliša u predjelu i uvali Ljubljeva "NAŠA LJUBLJEVA", Put Kose 5, 21222 Vinišće</derivirana_varijabla>
  </DomainObject.Predmet.ProtustrankaFormatedWithAdress>
  <DomainObject.Predmet.ProtustrankaFormatedWithAdressOIB>
    <izvorni_sadrzaj> Udruga za poticanje razvoja i zaštitu okoliša u predjelu i uvali Ljubljeva "NAŠA LJUBLJEVA", OIB 79303307743, Put Kose 5, 21222 Vinišće</izvorni_sadrzaj>
    <derivirana_varijabla naziv="DomainObject.Predmet.ProtustrankaFormatedWithAdressOIB_1"> Udruga za poticanje razvoja i zaštitu okoliša u predjelu i uvali Ljubljeva "NAŠA LJUBLJEVA", OIB 79303307743, Put Kose 5, 21222 Vinišće</derivirana_varijabla>
  </DomainObject.Predmet.ProtustrankaFormatedWithAdressOIB>
  <DomainObject.Predmet.ProtustrankaWithAdress>
    <izvorni_sadrzaj>Udruga za poticanje razvoja i zaštitu okoliša u predjelu i uvali Ljubljeva "NAŠA LJUBLJEVA" Put Kose 5, 21222 Vinišće</izvorni_sadrzaj>
    <derivirana_varijabla naziv="DomainObject.Predmet.ProtustrankaWithAdress_1">Udruga za poticanje razvoja i zaštitu okoliša u predjelu i uvali Ljubljeva "NAŠA LJUBLJEVA" Put Kose 5, 21222 Vinišće</derivirana_varijabla>
  </DomainObject.Predmet.ProtustrankaWithAdress>
  <DomainObject.Predmet.ProtustrankaWithAdressOIB>
    <izvorni_sadrzaj>Udruga za poticanje razvoja i zaštitu okoliša u predjelu i uvali Ljubljeva "NAŠA LJUBLJEVA", OIB 79303307743, Put Kose 5, 21222 Vinišće</izvorni_sadrzaj>
    <derivirana_varijabla naziv="DomainObject.Predmet.ProtustrankaWithAdressOIB_1">Udruga za poticanje razvoja i zaštitu okoliša u predjelu i uvali Ljubljeva "NAŠA LJUBLJEVA", OIB 79303307743, Put Kose 5, 21222 Vinišće</derivirana_varijabla>
  </DomainObject.Predmet.ProtustrankaWithAdressOIB>
  <DomainObject.Predmet.ProtustrankaNazivFormated>
    <izvorni_sadrzaj>Udruga za poticanje razvoja i zaštitu okoliša u predjelu i uvali Ljubljeva "NAŠA LJUBLJEVA"</izvorni_sadrzaj>
    <derivirana_varijabla naziv="DomainObject.Predmet.ProtustrankaNazivFormated_1">Udruga za poticanje razvoja i zaštitu okoliša u predjelu i uvali Ljubljeva "NAŠA LJUBLJEVA"</derivirana_varijabla>
  </DomainObject.Predmet.ProtustrankaNazivFormated>
  <DomainObject.Predmet.ProtustrankaNazivFormatedOIB>
    <izvorni_sadrzaj>Udruga za poticanje razvoja i zaštitu okoliša u predjelu i uvali Ljubljeva "NAŠA LJUBLJEVA", OIB 79303307743</izvorni_sadrzaj>
    <derivirana_varijabla naziv="DomainObject.Predmet.ProtustrankaNazivFormatedOIB_1">Udruga za poticanje razvoja i zaštitu okoliša u predjelu i uvali Ljubljeva "NAŠA LJUBLJEVA", OIB 79303307743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6350.00</izvorni_sadrzaj>
    <derivirana_varijabla naziv="DomainObject.Predmet.TrenutnaVrijednost_1">6350.00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za poticanje razvoja i zaštitu okoliša u predjelu i uvali Ljubljeva "NAŠA LJUBLJEVA"</item>
    </izvorni_sadrzaj>
    <derivirana_varijabla naziv="DomainObject.Predmet.ProtuStrankaListFormated_1">
      <item>Udruga za poticanje razvoja i zaštitu okoliša u predjelu i uvali Ljubljeva "NAŠA LJUBLJEVA"</item>
    </derivirana_varijabla>
  </DomainObject.Predmet.ProtuStrankaListFormated>
  <DomainObject.Predmet.ProtuStrankaListFormatedOIB>
    <izvorni_sadrzaj>
      <item>Udruga za poticanje razvoja i zaštitu okoliša u predjelu i uvali Ljubljeva "NAŠA LJUBLJEVA", OIB 79303307743</item>
    </izvorni_sadrzaj>
    <derivirana_varijabla naziv="DomainObject.Predmet.ProtuStrankaListFormatedOIB_1">
      <item>Udruga za poticanje razvoja i zaštitu okoliša u predjelu i uvali Ljubljeva "NAŠA LJUBLJEVA", OIB 79303307743</item>
    </derivirana_varijabla>
  </DomainObject.Predmet.ProtuStrankaListFormatedOIB>
  <DomainObject.Predmet.ProtuStrankaListFormatedWithAdress>
    <izvorni_sadrzaj>
      <item>Udruga za poticanje razvoja i zaštitu okoliša u predjelu i uvali Ljubljeva "NAŠA LJUBLJEVA", Put Kose 5, 21222 Vinišće</item>
    </izvorni_sadrzaj>
    <derivirana_varijabla naziv="DomainObject.Predmet.ProtuStrankaListFormatedWithAdress_1">
      <item>Udruga za poticanje razvoja i zaštitu okoliša u predjelu i uvali Ljubljeva "NAŠA LJUBLJEVA", Put Kose 5, 21222 Vinišće</item>
    </derivirana_varijabla>
  </DomainObject.Predmet.ProtuStrankaListFormatedWithAdress>
  <DomainObject.Predmet.ProtuStrankaListFormatedWithAdressOIB>
    <izvorni_sadrzaj>
      <item>Udruga za poticanje razvoja i zaštitu okoliša u predjelu i uvali Ljubljeva "NAŠA LJUBLJEVA", OIB 79303307743, Put Kose 5, 21222 Vinišće</item>
    </izvorni_sadrzaj>
    <derivirana_varijabla naziv="DomainObject.Predmet.ProtuStrankaListFormatedWithAdressOIB_1">
      <item>Udruga za poticanje razvoja i zaštitu okoliša u predjelu i uvali Ljubljeva "NAŠA LJUBLJEVA", OIB 79303307743, Put Kose 5, 21222 Vinišće</item>
    </derivirana_varijabla>
  </DomainObject.Predmet.ProtuStrankaListFormatedWithAdressOIB>
  <DomainObject.Predmet.ProtuStrankaListNazivFormated>
    <izvorni_sadrzaj>
      <item>Udruga za poticanje razvoja i zaštitu okoliša u predjelu i uvali Ljubljeva "NAŠA LJUBLJEVA"</item>
    </izvorni_sadrzaj>
    <derivirana_varijabla naziv="DomainObject.Predmet.ProtuStrankaListNazivFormated_1">
      <item>Udruga za poticanje razvoja i zaštitu okoliša u predjelu i uvali Ljubljeva "NAŠA LJUBLJEVA"</item>
    </derivirana_varijabla>
  </DomainObject.Predmet.ProtuStrankaListNazivFormated>
  <DomainObject.Predmet.ProtuStrankaListNazivFormatedOIB>
    <izvorni_sadrzaj>
      <item>Udruga za poticanje razvoja i zaštitu okoliša u predjelu i uvali Ljubljeva "NAŠA LJUBLJEVA", OIB 79303307743</item>
    </izvorni_sadrzaj>
    <derivirana_varijabla naziv="DomainObject.Predmet.ProtuStrankaListNazivFormatedOIB_1">
      <item>Udruga za poticanje razvoja i zaštitu okoliša u predjelu i uvali Ljubljeva "NAŠA LJUBLJEVA", OIB 79303307743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za poticanje razvoja i zaštitu okoliša u predjelu i uvali Ljubljeva "NAŠA LJUBLJEVA"</izvorni_sadrzaj>
    <derivirana_varijabla naziv="DomainObject.Predmet.ProtustrankaIDrugi_1">Udruga za poticanje razvoja i zaštitu okoliša u predjelu i uvali Ljubljeva "NAŠA LJUBLJEVA"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za poticanje razvoja i zaštitu okoliša u predjelu i uvali Ljubljeva "NAŠA LJUBLJEVA", OIB 79303307743, Put Kose 5, 21222 Vinišće</izvorni_sadrzaj>
    <derivirana_varijabla naziv="DomainObject.Predmet.ProtustrankaIDrugiAdressOIB_1">Udruga za poticanje razvoja i zaštitu okoliša u predjelu i uvali Ljubljeva "NAŠA LJUBLJEVA", OIB 79303307743, Put Kose 5, 21222 Vinišće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poticanje razvoja i zaštitu okoliša u predjelu i uvali Ljubljeva "NAŠA LJUBLJEVA"</item>
      <item>FINANCIJSKA AGENCIJA, RC SPLIT</item>
    </izvorni_sadrzaj>
    <derivirana_varijabla naziv="DomainObject.Predmet.SudioniciListNaziv_1">
      <item>Udruga za poticanje razvoja i zaštitu okoliša u predjelu i uvali Ljubljeva "NAŠA LJUBLJEVA"</item>
      <item>FINANCIJSKA AGENCIJA, RC SPLIT</item>
    </derivirana_varijabla>
  </DomainObject.Predmet.SudioniciListNaziv>
  <DomainObject.Predmet.SudioniciListAdressOIB>
    <izvorni_sadrzaj>
      <item>Udruga za poticanje razvoja i zaštitu okoliša u predjelu i uvali Ljubljeva "NAŠA LJUBLJEVA", OIB 79303307743, Put Kose 5,21222 Vinišće</item>
      <item>FINANCIJSKA AGENCIJA, RC SPLIT, OIB 85821130368, Mažuranićevo šetalište 24 b,21000 Split</item>
    </izvorni_sadrzaj>
    <derivirana_varijabla naziv="DomainObject.Predmet.SudioniciListAdressOIB_1">
      <item>Udruga za poticanje razvoja i zaštitu okoliša u predjelu i uvali Ljubljeva "NAŠA LJUBLJEVA", OIB 79303307743, Put Kose 5,21222 Vinišće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79303307743</item>
      <item>, OIB 85821130368</item>
    </izvorni_sadrzaj>
    <derivirana_varijabla naziv="DomainObject.Predmet.SudioniciListNazivOIB_1">
      <item>, OIB 79303307743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341</properties:Words>
  <properties:Characters>1869</properties:Characters>
  <properties:Lines>48</properties:Lines>
  <properties:Paragraphs>16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2018-07-09T10:41:00Z</cp:lastPrinted>
  <dcterms:modified xmlns:xsi="http://www.w3.org/2001/XMLSchema-instance" xsi:type="dcterms:W3CDTF">2018-07-09T10:41:00Z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