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d195" w14:paraId="0e7d195" w:rsidRDefault="00107201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107201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5EB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1377B0" w:rsidP="003572B8" w:rsidR="003572B8" w:rsidRPr="00AD60DC">
      <w:pPr>
        <w:jc w:val="right"/>
        <w:rPr>
          <w:sz w:val="24"/>
          <w:szCs w:val="24"/>
        </w:rPr>
      </w:pPr>
      <w:r w:rsidRPr="00AD60DC">
        <w:rPr>
          <w:b/>
          <w:sz w:val="24"/>
          <w:szCs w:val="24"/>
        </w:rPr>
        <w:tab/>
      </w:r>
      <w:r w:rsidR="00C43A61" w:rsidRPr="00AD60DC">
        <w:rPr>
          <w:b/>
          <w:sz w:val="24"/>
          <w:szCs w:val="24"/>
        </w:rPr>
        <w:tab/>
      </w:r>
      <w:r w:rsidR="003572B8" w:rsidRPr="00AD60DC">
        <w:rPr>
          <w:b/>
          <w:sz w:val="24"/>
          <w:szCs w:val="24"/>
        </w:rPr>
        <w:t xml:space="preserve">   </w:t>
      </w:r>
      <w:proofErr w:type="spellStart"/>
      <w:r w:rsidR="003572B8" w:rsidRPr="00AD60DC">
        <w:rPr>
          <w:sz w:val="24"/>
          <w:szCs w:val="24"/>
        </w:rPr>
        <w:t>40</w:t>
      </w:r>
      <w:proofErr w:type="spellEnd"/>
      <w:r w:rsidR="003572B8" w:rsidRPr="00AD60DC">
        <w:rPr>
          <w:sz w:val="24"/>
          <w:szCs w:val="24"/>
        </w:rPr>
        <w:t>.</w:t>
      </w:r>
      <w:r w:rsidR="003572B8" w:rsidRPr="00AD60DC">
        <w:rPr>
          <w:b/>
          <w:sz w:val="24"/>
          <w:szCs w:val="24"/>
        </w:rPr>
        <w:t xml:space="preserve"> </w:t>
      </w:r>
      <w:r w:rsidR="003572B8" w:rsidRPr="00AD60DC">
        <w:rPr>
          <w:sz w:val="24"/>
          <w:szCs w:val="24"/>
        </w:rPr>
        <w:t>St-</w:t>
      </w:r>
      <w:proofErr w:type="spellStart"/>
      <w:r w:rsidR="009F4EB8">
        <w:rPr>
          <w:sz w:val="24"/>
          <w:szCs w:val="24"/>
        </w:rPr>
        <w:t>72</w:t>
      </w:r>
      <w:proofErr w:type="spellEnd"/>
      <w:r w:rsidR="003572B8" w:rsidRPr="00AD60DC">
        <w:rPr>
          <w:sz w:val="24"/>
          <w:szCs w:val="24"/>
        </w:rPr>
        <w:t>/</w:t>
      </w:r>
      <w:proofErr w:type="spellStart"/>
      <w:r w:rsidR="003572B8" w:rsidRPr="00AD60DC">
        <w:rPr>
          <w:sz w:val="24"/>
          <w:szCs w:val="24"/>
        </w:rPr>
        <w:t>1</w:t>
      </w:r>
      <w:r w:rsidR="009F4EB8">
        <w:rPr>
          <w:sz w:val="24"/>
          <w:szCs w:val="24"/>
        </w:rPr>
        <w:t>4</w:t>
      </w:r>
      <w:proofErr w:type="spellEnd"/>
    </w:p>
    <w:p w:rsidRDefault="003572B8" w:rsidP="003572B8" w:rsidR="003572B8">
      <w:pPr>
        <w:jc w:val="right"/>
        <w:rPr>
          <w:sz w:val="24"/>
        </w:rPr>
      </w:pPr>
    </w:p>
    <w:p w:rsidRDefault="003572B8" w:rsidP="003572B8" w:rsidR="003572B8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3572B8" w:rsidP="003572B8" w:rsidR="003572B8" w:rsidRPr="00000839">
      <w:pPr>
        <w:ind w:left="2880"/>
        <w:rPr>
          <w:sz w:val="24"/>
        </w:rPr>
      </w:pPr>
      <w:r w:rsidRPr="00000839">
        <w:rPr>
          <w:sz w:val="24"/>
        </w:rPr>
        <w:t xml:space="preserve">Z A K </w:t>
      </w:r>
      <w:proofErr w:type="spellStart"/>
      <w:r w:rsidRPr="00000839">
        <w:rPr>
          <w:sz w:val="24"/>
        </w:rPr>
        <w:t>LJ</w:t>
      </w:r>
      <w:proofErr w:type="spellEnd"/>
      <w:r w:rsidRPr="00000839">
        <w:rPr>
          <w:sz w:val="24"/>
        </w:rPr>
        <w:t xml:space="preserve"> U Č A K</w:t>
      </w:r>
    </w:p>
    <w:p w:rsidRDefault="003572B8" w:rsidP="003572B8" w:rsidR="003572B8">
      <w:pPr>
        <w:jc w:val="both"/>
        <w:rPr>
          <w:sz w:val="24"/>
        </w:rPr>
      </w:pPr>
    </w:p>
    <w:p w:rsidRDefault="003572B8" w:rsidP="00645697" w:rsidR="00645697" w:rsidRPr="00905373">
      <w:pPr>
        <w:pStyle w:val="Odlomakpopisa"/>
        <w:ind w:left="0"/>
        <w:jc w:val="both"/>
      </w:pPr>
      <w:r w:rsidRPr="00337798">
        <w:tab/>
      </w:r>
      <w:r w:rsidR="00645697" w:rsidRPr="00905373">
        <w:t xml:space="preserve">Trgovački sud u Zagrebu po sucu tog suda Anti Galiću, kao sucu pojedincu, </w:t>
      </w:r>
      <w:r w:rsidR="00645697">
        <w:t xml:space="preserve">u stečajnom postupku  nad </w:t>
      </w:r>
      <w:r w:rsidR="00645697" w:rsidRPr="00005E65">
        <w:t>dužnikom</w:t>
      </w:r>
      <w:r w:rsidR="00645697" w:rsidRPr="006159F4">
        <w:t xml:space="preserve"> </w:t>
      </w:r>
      <w:r w:rsidR="00645697">
        <w:t xml:space="preserve">GORAN TANJA </w:t>
      </w:r>
      <w:proofErr w:type="spellStart"/>
      <w:r w:rsidR="00645697">
        <w:t>REA</w:t>
      </w:r>
      <w:proofErr w:type="spellEnd"/>
      <w:r w:rsidR="00645697">
        <w:t xml:space="preserve"> SERVIS d.o.o. Zagreb, </w:t>
      </w:r>
      <w:proofErr w:type="spellStart"/>
      <w:r w:rsidR="00645697">
        <w:t>Pešćanska</w:t>
      </w:r>
      <w:proofErr w:type="spellEnd"/>
      <w:r w:rsidR="00645697">
        <w:t xml:space="preserve"> </w:t>
      </w:r>
      <w:proofErr w:type="spellStart"/>
      <w:r w:rsidR="00645697">
        <w:t>162</w:t>
      </w:r>
      <w:proofErr w:type="spellEnd"/>
      <w:r w:rsidR="00645697">
        <w:t xml:space="preserve">,  </w:t>
      </w:r>
      <w:proofErr w:type="spellStart"/>
      <w:r w:rsidR="00645697">
        <w:t>OIB</w:t>
      </w:r>
      <w:proofErr w:type="spellEnd"/>
      <w:r w:rsidR="00645697">
        <w:t xml:space="preserve"> </w:t>
      </w:r>
      <w:proofErr w:type="spellStart"/>
      <w:r w:rsidR="00645697">
        <w:t>31556866658</w:t>
      </w:r>
      <w:proofErr w:type="spellEnd"/>
      <w:r w:rsidR="00645697">
        <w:t xml:space="preserve">  </w:t>
      </w:r>
      <w:r w:rsidR="00645697" w:rsidRPr="00905373">
        <w:t>dana</w:t>
      </w:r>
      <w:r w:rsidR="009F4EB8">
        <w:t xml:space="preserve"> </w:t>
      </w:r>
      <w:proofErr w:type="spellStart"/>
      <w:r w:rsidR="009F4EB8">
        <w:t>9.svibnja</w:t>
      </w:r>
      <w:r w:rsidR="00645697" w:rsidRPr="00905373">
        <w:t>201</w:t>
      </w:r>
      <w:r w:rsidR="00645697">
        <w:t>8</w:t>
      </w:r>
      <w:proofErr w:type="spellEnd"/>
      <w:r w:rsidR="00645697" w:rsidRPr="00905373"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9F4EB8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7.</w:t>
      </w:r>
      <w:r w:rsidR="00283896">
        <w:rPr>
          <w:b/>
          <w:sz w:val="24"/>
        </w:rPr>
        <w:t>lipnja</w:t>
      </w:r>
      <w:proofErr w:type="spellEnd"/>
      <w:r w:rsidR="007E25EB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674D70">
        <w:rPr>
          <w:b/>
          <w:sz w:val="24"/>
        </w:rPr>
        <w:t>8</w:t>
      </w:r>
      <w:proofErr w:type="spellEnd"/>
      <w:r w:rsidR="007E25EB">
        <w:rPr>
          <w:b/>
          <w:sz w:val="24"/>
        </w:rPr>
        <w:t xml:space="preserve">. u </w:t>
      </w:r>
      <w:proofErr w:type="spellStart"/>
      <w:r w:rsidR="00922BDD">
        <w:rPr>
          <w:b/>
          <w:sz w:val="24"/>
        </w:rPr>
        <w:t>10</w:t>
      </w:r>
      <w:proofErr w:type="spellEnd"/>
      <w:r w:rsidR="00922BDD">
        <w:rPr>
          <w:b/>
          <w:sz w:val="24"/>
        </w:rPr>
        <w:t>,</w:t>
      </w:r>
      <w:proofErr w:type="spellStart"/>
      <w:r>
        <w:rPr>
          <w:b/>
          <w:sz w:val="24"/>
        </w:rPr>
        <w:t>3</w:t>
      </w:r>
      <w:r w:rsidR="005C22A9">
        <w:rPr>
          <w:b/>
          <w:sz w:val="24"/>
        </w:rPr>
        <w:t>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283896">
        <w:rPr>
          <w:sz w:val="24"/>
        </w:rPr>
        <w:t>9.svibnja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674D70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7317F1">
        <w:rPr>
          <w:sz w:val="24"/>
        </w:rPr>
        <w:t>v.r.</w:t>
      </w:r>
      <w:r>
        <w:rPr>
          <w:sz w:val="24"/>
        </w:rPr>
        <w:t xml:space="preserve"> 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317F1" w:rsidP="007317F1" w:rsidR="007317F1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7317F1" w:rsidP="00422EE0" w:rsidR="007317F1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E25EB" w:rsidP="007317F1" w:rsidR="007E25EB">
      <w:pPr>
        <w:ind w:left="1363"/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3D8" w:rsidR="005323D8">
      <w:r>
        <w:separator/>
      </w:r>
    </w:p>
  </w:endnote>
  <w:endnote w:id="0" w:type="continuationSeparator">
    <w:p w:rsidRDefault="005323D8" w:rsidR="005323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3D8" w:rsidR="005323D8">
      <w:r>
        <w:separator/>
      </w:r>
    </w:p>
  </w:footnote>
  <w:footnote w:id="0" w:type="continuationSeparator">
    <w:p w:rsidRDefault="005323D8" w:rsidR="005323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57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55784"/>
    <w:rsid w:val="000C7CBA"/>
    <w:rsid w:val="00101181"/>
    <w:rsid w:val="00107201"/>
    <w:rsid w:val="001377B0"/>
    <w:rsid w:val="0014048B"/>
    <w:rsid w:val="0014553C"/>
    <w:rsid w:val="00164108"/>
    <w:rsid w:val="001758A9"/>
    <w:rsid w:val="001D6032"/>
    <w:rsid w:val="00283896"/>
    <w:rsid w:val="00295E31"/>
    <w:rsid w:val="002A2B2E"/>
    <w:rsid w:val="002D467B"/>
    <w:rsid w:val="002E5CC0"/>
    <w:rsid w:val="002F2E52"/>
    <w:rsid w:val="00306418"/>
    <w:rsid w:val="00337E07"/>
    <w:rsid w:val="003572B8"/>
    <w:rsid w:val="003F0DE4"/>
    <w:rsid w:val="00485B2D"/>
    <w:rsid w:val="004933B1"/>
    <w:rsid w:val="004D3C28"/>
    <w:rsid w:val="004E6024"/>
    <w:rsid w:val="004F09B7"/>
    <w:rsid w:val="005301C2"/>
    <w:rsid w:val="005323D8"/>
    <w:rsid w:val="005B5C24"/>
    <w:rsid w:val="005C22A9"/>
    <w:rsid w:val="00645697"/>
    <w:rsid w:val="00674D70"/>
    <w:rsid w:val="006B4D7F"/>
    <w:rsid w:val="006B7136"/>
    <w:rsid w:val="006F3925"/>
    <w:rsid w:val="006F4F52"/>
    <w:rsid w:val="007317F1"/>
    <w:rsid w:val="00771D92"/>
    <w:rsid w:val="00780D64"/>
    <w:rsid w:val="007B7411"/>
    <w:rsid w:val="007C6C8D"/>
    <w:rsid w:val="007D647F"/>
    <w:rsid w:val="007E25EB"/>
    <w:rsid w:val="00824C05"/>
    <w:rsid w:val="008B1BD7"/>
    <w:rsid w:val="008C275B"/>
    <w:rsid w:val="008D19E9"/>
    <w:rsid w:val="009025F7"/>
    <w:rsid w:val="00922BDD"/>
    <w:rsid w:val="009F4EB8"/>
    <w:rsid w:val="00A1052F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B6320E"/>
    <w:rsid w:val="00BA6F39"/>
    <w:rsid w:val="00BD7882"/>
    <w:rsid w:val="00BE329D"/>
    <w:rsid w:val="00BE5E4A"/>
    <w:rsid w:val="00C23A77"/>
    <w:rsid w:val="00C43107"/>
    <w:rsid w:val="00C43A61"/>
    <w:rsid w:val="00C6682D"/>
    <w:rsid w:val="00CA2F81"/>
    <w:rsid w:val="00CC0D0F"/>
    <w:rsid w:val="00D31C2D"/>
    <w:rsid w:val="00D3336A"/>
    <w:rsid w:val="00E34FBF"/>
    <w:rsid w:val="00E96C78"/>
    <w:rsid w:val="00ED0FE5"/>
    <w:rsid w:val="00F42218"/>
    <w:rsid w:val="00F927D9"/>
    <w:rsid w:val="00F961C6"/>
    <w:rsid w:val="00FB19A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645697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17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7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7F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7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7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645697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1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7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7F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7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7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2014.</izvorni_sadrzaj>
    <derivirana_varijabla naziv="DomainObject.Predmet.DatumOsnivanja_1">4.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GORAN TANJA REA SERVIS d.o.o. za održavanje i popravak motornih vozila</izvorni_sadrzaj>
    <derivirana_varijabla naziv="DomainObject.Predmet.ProtustrankaFormated_1">  GORAN TANJA REA SERVIS d.o.o. za održavanje i popravak motornih vozila</derivirana_varijabla>
  </DomainObject.Predmet.ProtustrankaFormated>
  <DomainObject.Predmet.ProtustrankaFormatedOIB>
    <izvorni_sadrzaj>  GORAN TANJA REA SERVIS d.o.o. za održavanje i popravak motornih vozila, OIB 31556866658</izvorni_sadrzaj>
    <derivirana_varijabla naziv="DomainObject.Predmet.ProtustrankaFormatedOIB_1">  GORAN TANJA REA SERVIS d.o.o. za održavanje i popravak motornih vozila, OIB 31556866658</derivirana_varijabla>
  </DomainObject.Predmet.ProtustrankaFormatedOIB>
  <DomainObject.Predmet.ProtustrankaFormatedWithAdress>
    <izvorni_sadrzaj> GORAN TANJA REA SERVIS d.o.o. za održavanje i popravak motornih vozila, Pešćanska 162, 10000 Zagreb</izvorni_sadrzaj>
    <derivirana_varijabla naziv="DomainObject.Predmet.ProtustrankaFormatedWithAdress_1"> GORAN TANJA REA SERVIS d.o.o. za održavanje i popravak motornih vozila, Pešćanska 162, 10000 Zagreb</derivirana_varijabla>
  </DomainObject.Predmet.ProtustrankaFormatedWithAdress>
  <DomainObject.Predmet.ProtustrankaFormatedWithAdressOIB>
    <izvorni_sadrzaj> GORAN TANJA REA SERVIS d.o.o. za održavanje i popravak motornih vozila, OIB 31556866658, Pešćanska 162, 10000 Zagreb</izvorni_sadrzaj>
    <derivirana_varijabla naziv="DomainObject.Predmet.ProtustrankaFormatedWithAdressOIB_1"> GORAN TANJA REA SERVIS d.o.o. za održavanje i popravak motornih vozila, OIB 31556866658, Pešćanska 162, 10000 Zagreb</derivirana_varijabla>
  </DomainObject.Predmet.ProtustrankaFormatedWithAdressOIB>
  <DomainObject.Predmet.ProtustrankaWithAdress>
    <izvorni_sadrzaj>GORAN TANJA REA SERVIS d.o.o. za održavanje i popravak motornih vozila Pešćanska 162, 10000 Zagreb</izvorni_sadrzaj>
    <derivirana_varijabla naziv="DomainObject.Predmet.ProtustrankaWithAdress_1">GORAN TANJA REA SERVIS d.o.o. za održavanje i popravak motornih vozila Pešćanska 162, 10000 Zagreb</derivirana_varijabla>
  </DomainObject.Predmet.ProtustrankaWithAdress>
  <DomainObject.Predmet.ProtustrankaWithAdressOIB>
    <izvorni_sadrzaj>GORAN TANJA REA SERVIS d.o.o. za održavanje i popravak motornih vozila, OIB 31556866658, Pešćanska 162, 10000 Zagreb</izvorni_sadrzaj>
    <derivirana_varijabla naziv="DomainObject.Predmet.ProtustrankaWithAdressOIB_1">GORAN TANJA REA SERVIS d.o.o. za održavanje i popravak motornih vozila, OIB 31556866658, Pešćanska 162, 10000 Zagreb</derivirana_varijabla>
  </DomainObject.Predmet.ProtustrankaWithAdressOIB>
  <DomainObject.Predmet.ProtustrankaNazivFormated>
    <izvorni_sadrzaj>GORAN TANJA REA SERVIS d.o.o. za održavanje i popravak motornih vozila</izvorni_sadrzaj>
    <derivirana_varijabla naziv="DomainObject.Predmet.ProtustrankaNazivFormated_1">GORAN TANJA REA SERVIS d.o.o. za održavanje i popravak motornih vozila</derivirana_varijabla>
  </DomainObject.Predmet.ProtustrankaNazivFormated>
  <DomainObject.Predmet.ProtustrankaNazivFormatedOIB>
    <izvorni_sadrzaj>GORAN TANJA REA SERVIS d.o.o. za održavanje i popravak motornih vozila, OIB 31556866658</izvorni_sadrzaj>
    <derivirana_varijabla naziv="DomainObject.Predmet.ProtustrankaNazivFormatedOIB_1">GORAN TANJA REA SERVIS d.o.o. za održavanje i popravak motornih vozila, OIB 31556866658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GORAN TANJA REA SERVIS d.o.o. za održavanje i popravak motornih vozila</item>
    </izvorni_sadrzaj>
    <derivirana_varijabla naziv="DomainObject.Predmet.ProtuStrankaListFormated_1">
      <item>GORAN TANJA REA SERVIS d.o.o. za održavanje i popravak motornih vozila</item>
    </derivirana_varijabla>
  </DomainObject.Predmet.ProtuStrankaListFormated>
  <DomainObject.Predmet.ProtuStrankaListFormatedOIB>
    <izvorni_sadrzaj>
      <item>GORAN TANJA REA SERVIS d.o.o. za održavanje i popravak motornih vozila, OIB 31556866658</item>
    </izvorni_sadrzaj>
    <derivirana_varijabla naziv="DomainObject.Predmet.ProtuStrankaListFormatedOIB_1">
      <item>GORAN TANJA REA SERVIS d.o.o. za održavanje i popravak motornih vozila, OIB 31556866658</item>
    </derivirana_varijabla>
  </DomainObject.Predmet.ProtuStrankaListFormatedOIB>
  <DomainObject.Predmet.ProtuStrankaListFormatedWithAdress>
    <izvorni_sadrzaj>
      <item>GORAN TANJA REA SERVIS d.o.o. za održavanje i popravak motornih vozila, Pešćanska 162, 10000 Zagreb</item>
    </izvorni_sadrzaj>
    <derivirana_varijabla naziv="DomainObject.Predmet.ProtuStrankaListFormatedWithAdress_1">
      <item>GORAN TANJA REA SERVIS d.o.o. za održavanje i popravak motornih vozila, Pešćanska 162, 10000 Zagreb</item>
    </derivirana_varijabla>
  </DomainObject.Predmet.ProtuStrankaListFormatedWithAdress>
  <DomainObject.Predmet.ProtuStrankaListFormatedWithAdressOIB>
    <izvorni_sadrzaj>
      <item>GORAN TANJA REA SERVIS d.o.o. za održavanje i popravak motornih vozila, OIB 31556866658, Pešćanska 162, 10000 Zagreb</item>
    </izvorni_sadrzaj>
    <derivirana_varijabla naziv="DomainObject.Predmet.ProtuStrankaListFormatedWithAdressOIB_1">
      <item>GORAN TANJA REA SERVIS d.o.o. za održavanje i popravak motornih vozila, OIB 31556866658, Pešćanska 162, 10000 Zagreb</item>
    </derivirana_varijabla>
  </DomainObject.Predmet.ProtuStrankaListFormatedWithAdressOIB>
  <DomainObject.Predmet.ProtuStrankaListNazivFormated>
    <izvorni_sadrzaj>
      <item>GORAN TANJA REA SERVIS d.o.o. za održavanje i popravak motornih vozila</item>
    </izvorni_sadrzaj>
    <derivirana_varijabla naziv="DomainObject.Predmet.ProtuStrankaListNazivFormated_1">
      <item>GORAN TANJA REA SERVIS d.o.o. za održavanje i popravak motornih vozila</item>
    </derivirana_varijabla>
  </DomainObject.Predmet.ProtuStrankaListNazivFormated>
  <DomainObject.Predmet.ProtuStrankaListNazivFormatedOIB>
    <izvorni_sadrzaj>
      <item>GORAN TANJA REA SERVIS d.o.o. za održavanje i popravak motornih vozila, OIB 31556866658</item>
    </izvorni_sadrzaj>
    <derivirana_varijabla naziv="DomainObject.Predmet.ProtuStrankaListNazivFormatedOIB_1">
      <item>GORAN TANJA REA SERVIS d.o.o. za održavanje i popravak motornih vozila, OIB 31556866658</item>
    </derivirana_varijabla>
  </DomainObject.Predmet.ProtuStrankaListNazivFormatedOIB>
  <DomainObject.Predmet.OstaliListFormated>
    <izvorni_sadrzaj>
      <item>Zlatko Klarić</item>
    </izvorni_sadrzaj>
    <derivirana_varijabla naziv="DomainObject.Predmet.OstaliListFormated_1">
      <item>Zlatko Klarić</item>
    </derivirana_varijabla>
  </DomainObject.Predmet.OstaliListFormated>
  <DomainObject.Predmet.OstaliListFormatedOIB>
    <izvorni_sadrzaj>
      <item>Zlatko Klarić, OIB 52166124252</item>
    </izvorni_sadrzaj>
    <derivirana_varijabla naziv="DomainObject.Predmet.OstaliListFormatedOIB_1">
      <item>Zlatko Klarić, OIB 52166124252</item>
    </derivirana_varijabla>
  </DomainObject.Predmet.OstaliListFormatedOIB>
  <DomainObject.Predmet.OstaliListFormatedWithAdress>
    <izvorni_sadrzaj>
      <item>Zlatko Klarić, Sunger 103, 51315 Sunger</item>
    </izvorni_sadrzaj>
    <derivirana_varijabla naziv="DomainObject.Predmet.OstaliListFormatedWithAdress_1">
      <item>Zlatko Klarić, Sunger 103, 51315 Sunger</item>
    </derivirana_varijabla>
  </DomainObject.Predmet.OstaliListFormatedWithAdress>
  <DomainObject.Predmet.OstaliListFormatedWithAdressOIB>
    <izvorni_sadrzaj>
      <item>Zlatko Klarić, OIB 52166124252, Sunger 103, 51315 Sunger</item>
    </izvorni_sadrzaj>
    <derivirana_varijabla naziv="DomainObject.Predmet.OstaliListFormatedWithAdressOIB_1">
      <item>Zlatko Klarić, OIB 52166124252, Sunger 103, 51315 Sunger</item>
    </derivirana_varijabla>
  </DomainObject.Predmet.OstaliListFormatedWithAdressOIB>
  <DomainObject.Predmet.OstaliListNazivFormated>
    <izvorni_sadrzaj>
      <item>Zlatko Klarić</item>
    </izvorni_sadrzaj>
    <derivirana_varijabla naziv="DomainObject.Predmet.OstaliListNazivFormated_1">
      <item>Zlatko Klarić</item>
    </derivirana_varijabla>
  </DomainObject.Predmet.OstaliListNazivFormated>
  <DomainObject.Predmet.OstaliListNazivFormatedOIB>
    <izvorni_sadrzaj>
      <item>Zlatko Klarić, OIB 52166124252</item>
    </izvorni_sadrzaj>
    <derivirana_varijabla naziv="DomainObject.Predmet.OstaliListNazivFormatedOIB_1">
      <item>Zlatko Klarić, OIB 52166124252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GORAN TANJA REA SERVIS d.o.o. za održavanje i popravak motornih vozila</izvorni_sadrzaj>
    <derivirana_varijabla naziv="DomainObject.Predmet.ProtustrankaIDrugi_1">GORAN TANJA REA SERVIS d.o.o. za održavanje i popravak motornih vozila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GORAN TANJA REA SERVIS d.o.o. za održavanje i popravak motornih vozila, OIB 31556866658, Pešćanska 162, 10000 Zagreb</izvorni_sadrzaj>
    <derivirana_varijabla naziv="DomainObject.Predmet.ProtustrankaIDrugiAdressOIB_1">GORAN TANJA REA SERVIS d.o.o. za održavanje i popravak motornih vozila, OIB 31556866658, Pešćanska 162,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GORAN TANJA REA SERVIS d.o.o. za održavanje i popravak motornih vozila</item>
      <item>Zlatko Klarić</item>
    </izvorni_sadrzaj>
    <derivirana_varijabla naziv="DomainObject.Predmet.SudioniciListNaziv_1">
      <item>FINA ZAGREB</item>
      <item>GORAN TANJA REA SERVIS d.o.o. za održavanje i popravak motornih vozila</item>
      <item>Zlatko Klarić</item>
    </derivirana_varijabla>
  </DomainObject.Predmet.SudioniciListNaziv>
  <DomainObject.Predmet.SudioniciListAdressOIB>
    <izvorni_sadrzaj>
      <item>FINA ZAGREB, OIB 85821130368, ULICA GRADA VUKOVARA 70,10000 Zagreb</item>
      <item>GORAN TANJA REA SERVIS d.o.o. za održavanje i popravak motornih vozila, OIB 31556866658, Pešćanska 162,10000 Zagreb</item>
      <item>Zlatko Klarić, OIB 52166124252, Sunger 103,51315 Sunger</item>
    </izvorni_sadrzaj>
    <derivirana_varijabla naziv="DomainObject.Predmet.SudioniciListAdressOIB_1">
      <item>FINA ZAGREB, OIB 85821130368, ULICA GRADA VUKOVARA 70,10000 Zagreb</item>
      <item>GORAN TANJA REA SERVIS d.o.o. za održavanje i popravak motornih vozila, OIB 31556866658, Pešćanska 162,10000 Zagreb</item>
      <item>Zlatko Klarić, OIB 52166124252, Sunger 103,51315 Sunger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31556866658</item>
      <item>, OIB 52166124252</item>
    </izvorni_sadrzaj>
    <derivirana_varijabla naziv="DomainObject.Predmet.SudioniciListNazivOIB_1">
      <item>, OIB 85821130368</item>
      <item>, OIB 31556866658</item>
      <item>, OIB 52166124252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603</properties:Characters>
  <properties:Lines>36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2018-05-09T08:42:00Z</dcterms:created>
  <dc:creator>Unknown</dc:creator>
  <cp:lastModifiedBy>Valentina Delač</cp:lastModifiedBy>
  <cp:lastPrinted>2018-05-09T08:43:00Z</cp:lastPrinted>
  <dcterms:modified xmlns:xsi="http://www.w3.org/2001/XMLSchema-instance" xsi:type="dcterms:W3CDTF">2018-05-09T08:43:00Z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(Goran tanja rea Zaključak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