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420c" w14:paraId="9e0420c" w:rsidRDefault="00231B38" w:rsidP="00231B38" w:rsidR="00231B38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231B38" w:rsidP="00231B38" w:rsidR="00231B38" w:rsidRPr="00EC155B">
      <w:pPr>
        <w:jc w:val="center"/>
        <w:rPr>
          <w:rFonts w:hAnsi="Times New Roman" w:ascii="Times New Roman"/>
          <w:b/>
          <w:sz w:val="28"/>
        </w:rPr>
      </w:pPr>
    </w:p>
    <w:p w:rsidRDefault="00231B38" w:rsidP="00231B38" w:rsidR="00231B38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kisud</w:t>
      </w:r>
      <w:r>
        <w:rPr>
          <w:rFonts w:hAnsi="Times New Roman" w:ascii="Times New Roman"/>
          <w:sz w:val="24"/>
          <w:szCs w:val="24"/>
          <w:lang w:val="pl-PL"/>
        </w:rPr>
        <w:t xml:space="preserve">:  </w:t>
      </w:r>
      <w:r w:rsidRPr="003D64EA">
        <w:rPr>
          <w:rFonts w:hAnsi="Times New Roman" w:ascii="Times New Roman"/>
          <w:b/>
          <w:sz w:val="24"/>
          <w:szCs w:val="24"/>
          <w:lang w:val="pl-PL"/>
        </w:rPr>
        <w:t>Trgovački sud u Zagrebu</w:t>
      </w:r>
      <w:r>
        <w:rPr>
          <w:rFonts w:hAnsi="Times New Roman" w:ascii="Times New Roman"/>
          <w:sz w:val="24"/>
        </w:rPr>
        <w:t xml:space="preserve"> </w:t>
      </w:r>
    </w:p>
    <w:p w:rsidRDefault="00231B38" w:rsidP="00231B38" w:rsidR="00231B38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 xml:space="preserve">:     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3D64EA">
        <w:rPr>
          <w:rFonts w:hAnsi="Times New Roman" w:ascii="Times New Roman"/>
          <w:b/>
          <w:sz w:val="24"/>
          <w:szCs w:val="24"/>
          <w:lang w:val="pl-PL"/>
        </w:rPr>
        <w:t>48.St – 2283/18</w:t>
      </w:r>
    </w:p>
    <w:p w:rsidRDefault="00231B38" w:rsidP="00231B38" w:rsidR="00494ED8" w:rsidRPr="003D64EA">
      <w:pPr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</w:t>
      </w:r>
      <w:r>
        <w:rPr>
          <w:rFonts w:hAnsi="Times New Roman" w:ascii="Times New Roman"/>
          <w:sz w:val="24"/>
          <w:szCs w:val="24"/>
          <w:lang w:val="pl-PL"/>
        </w:rPr>
        <w:t xml:space="preserve">:                            </w:t>
      </w:r>
      <w:r w:rsidRPr="003D64EA">
        <w:rPr>
          <w:rFonts w:hAnsi="Times New Roman" w:ascii="Times New Roman"/>
          <w:b/>
          <w:sz w:val="24"/>
          <w:szCs w:val="24"/>
          <w:lang w:val="pl-PL"/>
        </w:rPr>
        <w:t>LEDENIC</w:t>
      </w:r>
      <w:r w:rsidR="00494ED8" w:rsidRPr="003D64EA">
        <w:rPr>
          <w:rFonts w:hAnsi="Times New Roman" w:ascii="Times New Roman"/>
          <w:b/>
          <w:sz w:val="24"/>
          <w:szCs w:val="24"/>
          <w:lang w:val="pl-PL"/>
        </w:rPr>
        <w:t>E  j.d.o.o.  u stečaju,</w:t>
      </w:r>
      <w:r w:rsidRPr="003D64EA">
        <w:rPr>
          <w:rFonts w:hAnsi="Times New Roman" w:ascii="Times New Roman"/>
          <w:b/>
          <w:sz w:val="24"/>
          <w:szCs w:val="24"/>
          <w:lang w:val="pl-PL"/>
        </w:rPr>
        <w:t xml:space="preserve"> OIB: 91421052696</w:t>
      </w:r>
    </w:p>
    <w:p w:rsidRDefault="00494ED8" w:rsidP="00231B38" w:rsidR="00494ED8" w:rsidRPr="003D64EA">
      <w:pPr>
        <w:rPr>
          <w:rFonts w:hAnsi="Times New Roman" w:ascii="Times New Roman"/>
          <w:b/>
          <w:sz w:val="24"/>
          <w:szCs w:val="24"/>
          <w:lang w:val="pl-PL"/>
        </w:rPr>
      </w:pPr>
      <w:r w:rsidRPr="003D64EA">
        <w:rPr>
          <w:rFonts w:hAnsi="Times New Roman" w:ascii="Times New Roman"/>
          <w:b/>
          <w:sz w:val="24"/>
          <w:szCs w:val="24"/>
          <w:lang w:val="pl-PL"/>
        </w:rPr>
        <w:t xml:space="preserve">                                         Dužica, Dužica  102</w:t>
      </w:r>
    </w:p>
    <w:p w:rsidRDefault="00494ED8" w:rsidP="00231B38" w:rsidR="00231B38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Ispitno ročište dana:         </w:t>
      </w:r>
      <w:r w:rsidRPr="003D64EA">
        <w:rPr>
          <w:rFonts w:hAnsi="Times New Roman" w:ascii="Times New Roman"/>
          <w:b/>
          <w:sz w:val="24"/>
          <w:szCs w:val="24"/>
          <w:lang w:val="pl-PL"/>
        </w:rPr>
        <w:t>17.07.2019.</w:t>
      </w:r>
      <w:r w:rsidR="00231B38" w:rsidRPr="003D64EA">
        <w:rPr>
          <w:rFonts w:hAnsi="Times New Roman" w:ascii="Times New Roman"/>
          <w:b/>
          <w:sz w:val="24"/>
          <w:szCs w:val="24"/>
          <w:lang w:val="pl-PL"/>
        </w:rPr>
        <w:t xml:space="preserve">       </w:t>
      </w:r>
      <w:r w:rsidR="00231B38" w:rsidRPr="003D64EA"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                                                             </w:t>
      </w:r>
    </w:p>
    <w:p w:rsidRDefault="00231B38" w:rsidP="00231B38" w:rsidR="00231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231B38" w:rsidP="00231B38" w:rsidR="00231B38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231B38" w:rsidP="00231B38" w:rsidR="00231B38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231B38" w:rsidP="00231B38" w:rsidR="00231B38">
      <w:pPr>
        <w:pStyle w:val="Bezproreda"/>
        <w:rPr>
          <w:rFonts w:hAnsi="Times New Roman" w:ascii="Times New Roman"/>
          <w:sz w:val="24"/>
          <w:szCs w:val="24"/>
        </w:rPr>
      </w:pPr>
    </w:p>
    <w:p w:rsidRDefault="00494ED8" w:rsidP="00494ED8" w:rsidR="00494ED8" w:rsidRPr="00494ED8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3804A7" w:rsidR="003804A7"/>
    <w:p w:rsidRDefault="00494ED8" w:rsidR="00494ED8"/>
    <w:p w:rsidRDefault="00494ED8" w:rsidR="00494ED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TABLICA  PRIJAVLJENIH  TRAŽBINA  </w:t>
      </w:r>
      <w:r w:rsidRPr="001121BC">
        <w:rPr>
          <w:rFonts w:hAnsi="Times New Roman" w:ascii="Times New Roman"/>
          <w:b/>
          <w:sz w:val="24"/>
          <w:szCs w:val="24"/>
        </w:rPr>
        <w:t>1. VIŠI  ISPLATNI  RED</w:t>
      </w:r>
    </w:p>
    <w:p w:rsidRDefault="00FB6E44" w:rsidR="00FB6E44">
      <w:pPr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1243"/>
        <w:gridCol w:w="1616"/>
        <w:gridCol w:w="1536"/>
        <w:gridCol w:w="1667"/>
        <w:gridCol w:w="1259"/>
        <w:gridCol w:w="1416"/>
        <w:gridCol w:w="1161"/>
        <w:gridCol w:w="2259"/>
      </w:tblGrid>
      <w:tr w:rsidTr="002B4AC0" w:rsidR="002B4AC0">
        <w:tc>
          <w:tcPr>
            <w:tcW w:type="dxa" w:w="1243"/>
            <w:vAlign w:val="center"/>
          </w:tcPr>
          <w:p w:rsidRDefault="002B4AC0" w:rsidP="002B4AC0" w:rsidR="002B4AC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616"/>
            <w:vAlign w:val="center"/>
          </w:tcPr>
          <w:p w:rsidRDefault="002B4AC0" w:rsidP="002B4AC0" w:rsidR="002B4AC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536"/>
            <w:vAlign w:val="center"/>
          </w:tcPr>
          <w:p w:rsidRDefault="002B4AC0" w:rsidP="002B4AC0" w:rsidR="002B4AC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667"/>
            <w:vAlign w:val="center"/>
          </w:tcPr>
          <w:p w:rsidRDefault="002B4AC0" w:rsidP="002B4AC0" w:rsidR="002B4AC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dxa" w:w="1259"/>
            <w:vAlign w:val="center"/>
          </w:tcPr>
          <w:p w:rsidRDefault="002B4AC0" w:rsidP="002B4AC0" w:rsidR="002B4AC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eastAsia="Calibri"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dxa" w:w="1416"/>
            <w:vAlign w:val="center"/>
          </w:tcPr>
          <w:p w:rsidRDefault="002B4AC0" w:rsidP="002B4AC0" w:rsidR="002B4AC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161"/>
            <w:vAlign w:val="center"/>
          </w:tcPr>
          <w:p w:rsidRDefault="002B4AC0" w:rsidP="002B4AC0" w:rsidR="002B4AC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2B4AC0" w:rsidP="002B4AC0" w:rsidR="002B4AC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2259"/>
            <w:vAlign w:val="center"/>
          </w:tcPr>
          <w:p w:rsidRDefault="002B4AC0" w:rsidP="002B4AC0" w:rsidR="002B4AC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2B4AC0" w:rsidR="002B4AC0">
        <w:tc>
          <w:tcPr>
            <w:tcW w:type="dxa" w:w="1243"/>
          </w:tcPr>
          <w:p w:rsidRDefault="002B4AC0" w:rsidP="002B4AC0" w:rsidR="002B4AC0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4.</w:t>
            </w:r>
          </w:p>
        </w:tc>
        <w:tc>
          <w:tcPr>
            <w:tcW w:type="dxa" w:w="1616"/>
          </w:tcPr>
          <w:p w:rsidRDefault="002B4AC0" w:rsidP="002B4AC0" w:rsidR="002B4AC0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MF, PU, Područni ured Sisak</w:t>
            </w:r>
          </w:p>
        </w:tc>
        <w:tc>
          <w:tcPr>
            <w:tcW w:type="dxa" w:w="1536"/>
          </w:tcPr>
          <w:p w:rsidRDefault="002B4AC0" w:rsidP="002B4AC0" w:rsidR="002B4AC0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667"/>
          </w:tcPr>
          <w:p w:rsidRDefault="002B4AC0" w:rsidP="002B4AC0" w:rsidR="002B4AC0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S. i A.           Radića  30, Sisak</w:t>
            </w:r>
          </w:p>
        </w:tc>
        <w:tc>
          <w:tcPr>
            <w:tcW w:type="dxa" w:w="1259"/>
          </w:tcPr>
          <w:p w:rsidRDefault="002B4AC0" w:rsidP="002B4AC0" w:rsidR="002B4AC0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6.839,11</w:t>
            </w:r>
          </w:p>
        </w:tc>
        <w:tc>
          <w:tcPr>
            <w:tcW w:type="dxa" w:w="1416"/>
          </w:tcPr>
          <w:p w:rsidRDefault="002B4AC0" w:rsidP="002B4AC0" w:rsidR="002B4AC0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izvješća  o  doprinosima</w:t>
            </w:r>
          </w:p>
        </w:tc>
        <w:tc>
          <w:tcPr>
            <w:tcW w:type="dxa" w:w="1161"/>
          </w:tcPr>
          <w:p w:rsidRDefault="002B4AC0" w:rsidP="002B4AC0" w:rsidR="002B4AC0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6.839,11</w:t>
            </w:r>
          </w:p>
        </w:tc>
        <w:tc>
          <w:tcPr>
            <w:tcW w:type="dxa" w:w="2259"/>
          </w:tcPr>
          <w:p w:rsidRDefault="002B4AC0" w:rsidP="002B4AC0" w:rsidR="002B4AC0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Izvješća o doprinosima ( popis u prilogu )</w:t>
            </w:r>
          </w:p>
        </w:tc>
      </w:tr>
      <w:tr w:rsidTr="003633D7" w:rsidR="003D64EA">
        <w:trPr>
          <w:trHeight w:val="141"/>
        </w:trPr>
        <w:tc>
          <w:tcPr>
            <w:tcW w:type="dxa" w:w="6062"/>
            <w:gridSpan w:val="4"/>
          </w:tcPr>
          <w:p w:rsidRDefault="003D64EA" w:rsidP="002B4AC0" w:rsidR="003D64EA" w:rsidRPr="007C5393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7C5393"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                                         ukupno</w:t>
            </w:r>
          </w:p>
        </w:tc>
        <w:tc>
          <w:tcPr>
            <w:tcW w:type="dxa" w:w="1259"/>
          </w:tcPr>
          <w:p w:rsidRDefault="003D64EA" w:rsidP="002B4AC0" w:rsidR="003D64EA" w:rsidRPr="007C5393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7C5393">
              <w:rPr>
                <w:rFonts w:hAnsi="Times New Roman" w:ascii="Times New Roman"/>
                <w:b/>
                <w:sz w:val="24"/>
                <w:szCs w:val="24"/>
              </w:rPr>
              <w:t>6.839,11</w:t>
            </w:r>
          </w:p>
        </w:tc>
        <w:tc>
          <w:tcPr>
            <w:tcW w:type="dxa" w:w="1416"/>
          </w:tcPr>
          <w:p w:rsidRDefault="003D64EA" w:rsidP="002B4AC0" w:rsidR="003D64E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61"/>
          </w:tcPr>
          <w:p w:rsidRDefault="003D64EA" w:rsidP="002B4AC0" w:rsidR="003D64EA" w:rsidRPr="00BB5DAF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BB5DAF">
              <w:rPr>
                <w:rFonts w:hAnsi="Times New Roman" w:ascii="Times New Roman"/>
                <w:b/>
                <w:sz w:val="24"/>
                <w:szCs w:val="24"/>
              </w:rPr>
              <w:t>6.839,11</w:t>
            </w:r>
          </w:p>
        </w:tc>
        <w:tc>
          <w:tcPr>
            <w:tcW w:type="dxa" w:w="2259"/>
          </w:tcPr>
          <w:p w:rsidRDefault="003D64EA" w:rsidP="002B4AC0" w:rsidR="003D64E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153A1B" w:rsidR="00153A1B">
      <w:pPr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740"/>
        <w:gridCol w:w="4740"/>
        <w:gridCol w:w="4740"/>
      </w:tblGrid>
      <w:tr w:rsidTr="00BD0353" w:rsidR="00E15965">
        <w:tc>
          <w:tcPr>
            <w:tcW w:type="dxa" w:w="4740"/>
            <w:vAlign w:val="center"/>
          </w:tcPr>
          <w:p w:rsidRDefault="00E15965" w:rsidP="00E15965" w:rsidR="00E1596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Iznos osporene tražbine 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4740"/>
            <w:vAlign w:val="center"/>
          </w:tcPr>
          <w:p w:rsidRDefault="00E15965" w:rsidP="00E15965" w:rsidR="00E1596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dxa" w:w="4740"/>
            <w:vAlign w:val="center"/>
          </w:tcPr>
          <w:p w:rsidRDefault="00E15965" w:rsidP="00E15965" w:rsidR="00E1596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153A1B" w:rsidR="00E15965">
        <w:tc>
          <w:tcPr>
            <w:tcW w:type="dxa" w:w="4740"/>
          </w:tcPr>
          <w:p w:rsidRDefault="00E15965" w:rsidP="00E15965" w:rsidR="00E15965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740"/>
          </w:tcPr>
          <w:p w:rsidRDefault="00E15965" w:rsidP="00E15965" w:rsidR="00E15965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740"/>
          </w:tcPr>
          <w:p w:rsidRDefault="00E15965" w:rsidP="00E15965" w:rsidR="00E15965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651E3D" w:rsidR="00651E3D">
      <w:pPr>
        <w:spacing w:lineRule="auto" w:line="276" w:after="200"/>
        <w:rPr>
          <w:rFonts w:hAnsi="Times New Roman" w:ascii="Times New Roman"/>
          <w:sz w:val="24"/>
          <w:szCs w:val="24"/>
        </w:rPr>
      </w:pPr>
    </w:p>
    <w:p w:rsidRDefault="00651E3D" w:rsidR="00651E3D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TABLICA  PRIJAVLJENIH  TRAŽBINA    </w:t>
      </w:r>
      <w:r w:rsidRPr="001D1047">
        <w:rPr>
          <w:rFonts w:hAnsi="Times New Roman" w:ascii="Times New Roman"/>
          <w:b/>
          <w:sz w:val="24"/>
          <w:szCs w:val="24"/>
        </w:rPr>
        <w:t>2. VIŠI  ISPLATNI  RED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43"/>
        <w:gridCol w:w="2551"/>
        <w:gridCol w:w="1537"/>
        <w:gridCol w:w="1777"/>
        <w:gridCol w:w="1778"/>
        <w:gridCol w:w="1778"/>
        <w:gridCol w:w="1778"/>
        <w:gridCol w:w="1778"/>
      </w:tblGrid>
      <w:tr w:rsidTr="00651E3D" w:rsidR="00651E3D">
        <w:tc>
          <w:tcPr>
            <w:tcW w:type="dxa" w:w="1243"/>
            <w:vAlign w:val="center"/>
          </w:tcPr>
          <w:p w:rsidRDefault="00651E3D" w:rsidP="00651E3D" w:rsidR="00651E3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551"/>
            <w:vAlign w:val="center"/>
          </w:tcPr>
          <w:p w:rsidRDefault="00651E3D" w:rsidP="00651E3D" w:rsidR="00651E3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537"/>
            <w:vAlign w:val="center"/>
          </w:tcPr>
          <w:p w:rsidRDefault="00651E3D" w:rsidP="00651E3D" w:rsidR="00651E3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777"/>
            <w:vAlign w:val="center"/>
          </w:tcPr>
          <w:p w:rsidRDefault="00651E3D" w:rsidP="00651E3D" w:rsidR="00651E3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dxa" w:w="1778"/>
            <w:vAlign w:val="center"/>
          </w:tcPr>
          <w:p w:rsidRDefault="00651E3D" w:rsidP="00651E3D" w:rsidR="00651E3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eastAsia="Calibri"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dxa" w:w="1778"/>
            <w:vAlign w:val="center"/>
          </w:tcPr>
          <w:p w:rsidRDefault="00651E3D" w:rsidP="00651E3D" w:rsidR="00651E3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778"/>
            <w:vAlign w:val="center"/>
          </w:tcPr>
          <w:p w:rsidRDefault="00651E3D" w:rsidP="00651E3D" w:rsidR="00651E3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651E3D" w:rsidP="00651E3D" w:rsidR="00651E3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778"/>
            <w:vAlign w:val="center"/>
          </w:tcPr>
          <w:p w:rsidRDefault="00651E3D" w:rsidP="00651E3D" w:rsidR="00651E3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651E3D" w:rsidR="00651E3D">
        <w:tc>
          <w:tcPr>
            <w:tcW w:type="dxa" w:w="1243"/>
          </w:tcPr>
          <w:p w:rsidRDefault="00566D91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</w:t>
            </w:r>
            <w:r w:rsidR="00651E3D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551"/>
          </w:tcPr>
          <w:p w:rsidRDefault="00651E3D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AL  HRVATSKA  d.o.o.</w:t>
            </w:r>
          </w:p>
        </w:tc>
        <w:tc>
          <w:tcPr>
            <w:tcW w:type="dxa" w:w="1537"/>
          </w:tcPr>
          <w:p w:rsidRDefault="00651E3D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dxa" w:w="1777"/>
          </w:tcPr>
          <w:p w:rsidRDefault="00651E3D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Vrtni  put 1,  </w:t>
            </w:r>
            <w:r w:rsidR="00A559AA">
              <w:rPr>
                <w:rFonts w:hAnsi="Times New Roman" w:ascii="Times New Roman"/>
                <w:sz w:val="24"/>
                <w:szCs w:val="24"/>
              </w:rPr>
              <w:t xml:space="preserve">10000 </w:t>
            </w: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dxa" w:w="1778"/>
          </w:tcPr>
          <w:p w:rsidRDefault="00566D91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</w:t>
            </w:r>
            <w:r w:rsidR="00651E3D">
              <w:rPr>
                <w:rFonts w:hAnsi="Times New Roman" w:ascii="Times New Roman"/>
                <w:sz w:val="24"/>
                <w:szCs w:val="24"/>
              </w:rPr>
              <w:t>1.177,48</w:t>
            </w:r>
          </w:p>
        </w:tc>
        <w:tc>
          <w:tcPr>
            <w:tcW w:type="dxa" w:w="1778"/>
          </w:tcPr>
          <w:p w:rsidRDefault="00385DDB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="00566D91">
              <w:rPr>
                <w:rFonts w:hAnsi="Times New Roman" w:ascii="Times New Roman"/>
                <w:sz w:val="24"/>
                <w:szCs w:val="24"/>
              </w:rPr>
              <w:t>ačuni   ( popis  u  prilogu )</w:t>
            </w:r>
          </w:p>
        </w:tc>
        <w:tc>
          <w:tcPr>
            <w:tcW w:type="dxa" w:w="1778"/>
          </w:tcPr>
          <w:p w:rsidRDefault="00566D91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1.177,48</w:t>
            </w:r>
          </w:p>
        </w:tc>
        <w:tc>
          <w:tcPr>
            <w:tcW w:type="dxa" w:w="1778"/>
          </w:tcPr>
          <w:p w:rsidRDefault="00385DDB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="00566D91">
              <w:rPr>
                <w:rFonts w:hAnsi="Times New Roman" w:ascii="Times New Roman"/>
                <w:sz w:val="24"/>
                <w:szCs w:val="24"/>
              </w:rPr>
              <w:t>ačuni ( popis u prilogu )</w:t>
            </w:r>
          </w:p>
        </w:tc>
      </w:tr>
      <w:tr w:rsidTr="00651E3D" w:rsidR="00651E3D">
        <w:tc>
          <w:tcPr>
            <w:tcW w:type="dxa" w:w="1243"/>
          </w:tcPr>
          <w:p w:rsidRDefault="00566D91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2.</w:t>
            </w:r>
          </w:p>
        </w:tc>
        <w:tc>
          <w:tcPr>
            <w:tcW w:type="dxa" w:w="2551"/>
          </w:tcPr>
          <w:p w:rsidRDefault="00A559AA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EOS  MATRIX  d.o.o.</w:t>
            </w:r>
          </w:p>
        </w:tc>
        <w:tc>
          <w:tcPr>
            <w:tcW w:type="dxa" w:w="1537"/>
          </w:tcPr>
          <w:p w:rsidRDefault="00A559AA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76674680107</w:t>
            </w:r>
          </w:p>
        </w:tc>
        <w:tc>
          <w:tcPr>
            <w:tcW w:type="dxa" w:w="1777"/>
          </w:tcPr>
          <w:p w:rsidRDefault="00A559AA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Horvatova  82,  10010 Zagreb</w:t>
            </w:r>
          </w:p>
        </w:tc>
        <w:tc>
          <w:tcPr>
            <w:tcW w:type="dxa" w:w="1778"/>
          </w:tcPr>
          <w:p w:rsidRDefault="00A559AA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334,99</w:t>
            </w:r>
          </w:p>
        </w:tc>
        <w:tc>
          <w:tcPr>
            <w:tcW w:type="dxa" w:w="1778"/>
          </w:tcPr>
          <w:p w:rsidRDefault="00A559AA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cesiji,  izvod otv. stav.</w:t>
            </w:r>
          </w:p>
        </w:tc>
        <w:tc>
          <w:tcPr>
            <w:tcW w:type="dxa" w:w="1778"/>
          </w:tcPr>
          <w:p w:rsidRDefault="00A559AA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334,99</w:t>
            </w:r>
          </w:p>
        </w:tc>
        <w:tc>
          <w:tcPr>
            <w:tcW w:type="dxa" w:w="1778"/>
          </w:tcPr>
          <w:p w:rsidRDefault="00A559AA" w:rsidP="00651E3D" w:rsidR="00A559AA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o cesiji, izvod </w:t>
            </w:r>
            <w:r w:rsidR="00CF5622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otv. stav.</w:t>
            </w:r>
          </w:p>
        </w:tc>
      </w:tr>
      <w:tr w:rsidTr="00651E3D" w:rsidR="00651E3D">
        <w:tc>
          <w:tcPr>
            <w:tcW w:type="dxa" w:w="1243"/>
          </w:tcPr>
          <w:p w:rsidRDefault="008B3092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3.</w:t>
            </w:r>
          </w:p>
        </w:tc>
        <w:tc>
          <w:tcPr>
            <w:tcW w:type="dxa" w:w="2551"/>
          </w:tcPr>
          <w:p w:rsidRDefault="008B3092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HRVATSKO DRUŠTVO  SKLADATELJA</w:t>
            </w:r>
          </w:p>
        </w:tc>
        <w:tc>
          <w:tcPr>
            <w:tcW w:type="dxa" w:w="1537"/>
          </w:tcPr>
          <w:p w:rsidRDefault="008B3092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56668956985</w:t>
            </w:r>
          </w:p>
        </w:tc>
        <w:tc>
          <w:tcPr>
            <w:tcW w:type="dxa" w:w="1777"/>
          </w:tcPr>
          <w:p w:rsidRDefault="008B3092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Berislavićeva  9  10000  Zagreb</w:t>
            </w:r>
          </w:p>
        </w:tc>
        <w:tc>
          <w:tcPr>
            <w:tcW w:type="dxa" w:w="1778"/>
          </w:tcPr>
          <w:p w:rsidRDefault="008B3092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1.487,12</w:t>
            </w:r>
          </w:p>
        </w:tc>
        <w:tc>
          <w:tcPr>
            <w:tcW w:type="dxa" w:w="1778"/>
          </w:tcPr>
          <w:p w:rsidRDefault="008B3092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 prema  obračunu  br.  255503-0003</w:t>
            </w:r>
          </w:p>
        </w:tc>
        <w:tc>
          <w:tcPr>
            <w:tcW w:type="dxa" w:w="1778"/>
          </w:tcPr>
          <w:p w:rsidRDefault="008B3092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1.487,12</w:t>
            </w:r>
          </w:p>
        </w:tc>
        <w:tc>
          <w:tcPr>
            <w:tcW w:type="dxa" w:w="1778"/>
          </w:tcPr>
          <w:p w:rsidRDefault="00385DDB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</w:t>
            </w:r>
            <w:r w:rsidR="008B3092">
              <w:rPr>
                <w:rFonts w:hAnsi="Times New Roman" w:ascii="Times New Roman"/>
                <w:sz w:val="24"/>
                <w:szCs w:val="24"/>
              </w:rPr>
              <w:t>aknada prema  obračunu  br.  255503-0003</w:t>
            </w:r>
          </w:p>
        </w:tc>
      </w:tr>
      <w:tr w:rsidTr="00651E3D" w:rsidR="00651E3D">
        <w:tc>
          <w:tcPr>
            <w:tcW w:type="dxa" w:w="1243"/>
          </w:tcPr>
          <w:p w:rsidRDefault="008B3092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2551"/>
          </w:tcPr>
          <w:p w:rsidRDefault="008B3092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</w:t>
            </w:r>
            <w:r w:rsidR="00385DD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MF, PU, </w:t>
            </w:r>
            <w:r w:rsidR="00385DDB">
              <w:rPr>
                <w:rFonts w:hAnsi="Times New Roman" w:ascii="Times New Roman"/>
                <w:sz w:val="24"/>
                <w:szCs w:val="24"/>
              </w:rPr>
              <w:t xml:space="preserve">          Područni ured Sisak</w:t>
            </w:r>
          </w:p>
        </w:tc>
        <w:tc>
          <w:tcPr>
            <w:tcW w:type="dxa" w:w="1537"/>
          </w:tcPr>
          <w:p w:rsidRDefault="00385DDB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777"/>
          </w:tcPr>
          <w:p w:rsidRDefault="00385DDB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S.  i  A.     Radića  30, Sisak</w:t>
            </w:r>
          </w:p>
        </w:tc>
        <w:tc>
          <w:tcPr>
            <w:tcW w:type="dxa" w:w="1778"/>
          </w:tcPr>
          <w:p w:rsidRDefault="00385DDB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</w:t>
            </w:r>
            <w:r w:rsidR="00D00C42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6.451,49</w:t>
            </w:r>
          </w:p>
        </w:tc>
        <w:tc>
          <w:tcPr>
            <w:tcW w:type="dxa" w:w="1778"/>
          </w:tcPr>
          <w:p w:rsidRDefault="00385DDB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izvješća, članarine (popis u prilogu)</w:t>
            </w:r>
          </w:p>
        </w:tc>
        <w:tc>
          <w:tcPr>
            <w:tcW w:type="dxa" w:w="1778"/>
          </w:tcPr>
          <w:p w:rsidRDefault="00385DDB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</w:t>
            </w:r>
            <w:r w:rsidR="00D00C42"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6.451,49</w:t>
            </w:r>
          </w:p>
        </w:tc>
        <w:tc>
          <w:tcPr>
            <w:tcW w:type="dxa" w:w="1778"/>
          </w:tcPr>
          <w:p w:rsidRDefault="00385DDB" w:rsidP="00651E3D" w:rsidR="00651E3D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izvješća, članarine (popis u prilogu)</w:t>
            </w:r>
          </w:p>
        </w:tc>
      </w:tr>
      <w:tr w:rsidTr="00725EC5" w:rsidR="00385DDB">
        <w:tc>
          <w:tcPr>
            <w:tcW w:type="dxa" w:w="7108"/>
            <w:gridSpan w:val="4"/>
          </w:tcPr>
          <w:p w:rsidRDefault="00385DDB" w:rsidP="00651E3D" w:rsidR="00385DDB" w:rsidRPr="00385DDB">
            <w:pPr>
              <w:spacing w:lineRule="auto" w:line="276" w:after="200"/>
              <w:rPr>
                <w:rFonts w:hAnsi="Times New Roman" w:ascii="Times New Roman"/>
                <w:b/>
                <w:sz w:val="24"/>
                <w:szCs w:val="24"/>
              </w:rPr>
            </w:pPr>
            <w:r w:rsidRPr="00385DDB"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                                                           ukupno</w:t>
            </w:r>
          </w:p>
        </w:tc>
        <w:tc>
          <w:tcPr>
            <w:tcW w:type="dxa" w:w="1778"/>
          </w:tcPr>
          <w:p w:rsidRDefault="00385DDB" w:rsidP="00651E3D" w:rsidR="00385DDB" w:rsidRPr="001D1047">
            <w:pPr>
              <w:spacing w:lineRule="auto" w:line="276" w:after="200"/>
              <w:rPr>
                <w:rFonts w:hAnsi="Times New Roman" w:ascii="Times New Roman"/>
                <w:b/>
                <w:sz w:val="24"/>
                <w:szCs w:val="24"/>
              </w:rPr>
            </w:pPr>
            <w:r w:rsidRPr="001D1047">
              <w:rPr>
                <w:rFonts w:hAnsi="Times New Roman" w:ascii="Times New Roman"/>
                <w:b/>
                <w:sz w:val="24"/>
                <w:szCs w:val="24"/>
              </w:rPr>
              <w:t xml:space="preserve">      </w:t>
            </w:r>
            <w:r w:rsidR="00D00C42" w:rsidRPr="001D1047">
              <w:rPr>
                <w:rFonts w:hAnsi="Times New Roman" w:ascii="Times New Roman"/>
                <w:b/>
                <w:sz w:val="24"/>
                <w:szCs w:val="24"/>
              </w:rPr>
              <w:t xml:space="preserve">   9.451,08</w:t>
            </w:r>
            <w:r w:rsidRPr="001D1047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type="dxa" w:w="1778"/>
          </w:tcPr>
          <w:p w:rsidRDefault="00385DDB" w:rsidP="00651E3D" w:rsidR="00385DDB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78"/>
          </w:tcPr>
          <w:p w:rsidRDefault="00385DDB" w:rsidP="00651E3D" w:rsidR="00385DDB" w:rsidRPr="00EB61B8">
            <w:pPr>
              <w:spacing w:lineRule="auto" w:line="276" w:after="200"/>
              <w:rPr>
                <w:rFonts w:hAnsi="Times New Roman" w:ascii="Times New Roman"/>
                <w:b/>
                <w:sz w:val="24"/>
                <w:szCs w:val="24"/>
              </w:rPr>
            </w:pPr>
            <w:r w:rsidRPr="00EB61B8">
              <w:rPr>
                <w:rFonts w:hAnsi="Times New Roman" w:ascii="Times New Roman"/>
                <w:b/>
                <w:sz w:val="24"/>
                <w:szCs w:val="24"/>
              </w:rPr>
              <w:t xml:space="preserve">  </w:t>
            </w:r>
            <w:r w:rsidR="00D00C42" w:rsidRPr="00EB61B8">
              <w:rPr>
                <w:rFonts w:hAnsi="Times New Roman" w:ascii="Times New Roman"/>
                <w:b/>
                <w:sz w:val="24"/>
                <w:szCs w:val="24"/>
              </w:rPr>
              <w:t xml:space="preserve">       9.451,08</w:t>
            </w:r>
            <w:r w:rsidRPr="00EB61B8">
              <w:rPr>
                <w:rFonts w:hAnsi="Times New Roman" w:ascii="Times New Roman"/>
                <w:b/>
                <w:sz w:val="24"/>
                <w:szCs w:val="24"/>
              </w:rPr>
              <w:t xml:space="preserve">     </w:t>
            </w:r>
          </w:p>
        </w:tc>
        <w:tc>
          <w:tcPr>
            <w:tcW w:type="dxa" w:w="1778"/>
          </w:tcPr>
          <w:p w:rsidRDefault="00385DDB" w:rsidP="00651E3D" w:rsidR="00385DDB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153A1B" w:rsidR="00153A1B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br w:type="page"/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740"/>
        <w:gridCol w:w="4740"/>
        <w:gridCol w:w="4740"/>
      </w:tblGrid>
      <w:tr w:rsidTr="009D1AE8" w:rsidR="002C2F87">
        <w:tc>
          <w:tcPr>
            <w:tcW w:type="dxa" w:w="4740"/>
            <w:vAlign w:val="center"/>
          </w:tcPr>
          <w:p w:rsidRDefault="00693C76" w:rsidP="002C2F87" w:rsidR="002C2F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                                                                      </w:t>
            </w:r>
            <w:r w:rsidR="002C2F87"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  <w:r w:rsidR="002C2F87">
              <w:rPr>
                <w:rFonts w:hAnsi="Times New Roman" w:ascii="Times New Roman"/>
                <w:sz w:val="24"/>
                <w:szCs w:val="24"/>
              </w:rPr>
              <w:t xml:space="preserve">  ( kn )</w:t>
            </w:r>
          </w:p>
          <w:p w:rsidRDefault="002C2F87" w:rsidP="002C2F87" w:rsidR="002C2F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740"/>
            <w:vAlign w:val="center"/>
          </w:tcPr>
          <w:p w:rsidRDefault="002C2F87" w:rsidP="002C2F87" w:rsidR="002C2F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dxa" w:w="4740"/>
            <w:vAlign w:val="center"/>
          </w:tcPr>
          <w:p w:rsidRDefault="002C2F87" w:rsidP="002C2F87" w:rsidR="002C2F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2C2F87" w:rsidR="002C2F87">
        <w:tc>
          <w:tcPr>
            <w:tcW w:type="dxa" w:w="4740"/>
          </w:tcPr>
          <w:p w:rsidRDefault="002C2F87" w:rsidP="002C2F87" w:rsidR="002C2F87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740"/>
          </w:tcPr>
          <w:p w:rsidRDefault="002C2F87" w:rsidP="002C2F87" w:rsidR="002C2F87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740"/>
          </w:tcPr>
          <w:p w:rsidRDefault="002C2F87" w:rsidP="002C2F87" w:rsidR="002C2F87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153A1B" w:rsidR="00153A1B">
      <w:pPr>
        <w:rPr>
          <w:rFonts w:hAnsi="Times New Roman" w:ascii="Times New Roman"/>
          <w:sz w:val="24"/>
          <w:szCs w:val="24"/>
        </w:rPr>
      </w:pPr>
    </w:p>
    <w:p w:rsidRDefault="00AA5264" w:rsidR="00905E5C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</w:t>
      </w:r>
      <w:r w:rsidR="00905E5C">
        <w:rPr>
          <w:rFonts w:hAnsi="Times New Roman" w:ascii="Times New Roman"/>
          <w:sz w:val="24"/>
          <w:szCs w:val="24"/>
        </w:rPr>
        <w:t xml:space="preserve">                     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905E5C" w:rsidR="00905E5C" w:rsidRPr="00EA03AC">
      <w:pPr>
        <w:spacing w:lineRule="auto" w:line="276" w:after="200"/>
        <w:rPr>
          <w:rFonts w:hAnsi="Times New Roman" w:ascii="Times New Roman"/>
          <w:b/>
          <w:sz w:val="24"/>
          <w:szCs w:val="24"/>
        </w:rPr>
      </w:pPr>
      <w:r w:rsidRPr="00EA03AC">
        <w:rPr>
          <w:rFonts w:hAnsi="Times New Roman" w:ascii="Times New Roman"/>
          <w:b/>
          <w:sz w:val="24"/>
          <w:szCs w:val="24"/>
        </w:rPr>
        <w:t xml:space="preserve">                                                                             </w:t>
      </w:r>
      <w:r w:rsidR="00AA5264" w:rsidRPr="00EA03AC">
        <w:rPr>
          <w:rFonts w:hAnsi="Times New Roman" w:ascii="Times New Roman"/>
          <w:b/>
          <w:sz w:val="24"/>
          <w:szCs w:val="24"/>
        </w:rPr>
        <w:t xml:space="preserve"> II.  TABLICA  RAZLUČNIH  PRAVA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777"/>
        <w:gridCol w:w="1777"/>
        <w:gridCol w:w="1777"/>
        <w:gridCol w:w="1777"/>
        <w:gridCol w:w="1778"/>
        <w:gridCol w:w="1778"/>
        <w:gridCol w:w="1778"/>
        <w:gridCol w:w="1778"/>
      </w:tblGrid>
      <w:tr w:rsidTr="00A02BF7" w:rsidR="00905E5C">
        <w:tc>
          <w:tcPr>
            <w:tcW w:type="dxa" w:w="1777"/>
            <w:vAlign w:val="center"/>
          </w:tcPr>
          <w:p w:rsidRDefault="00905E5C" w:rsidP="00905E5C" w:rsidR="00905E5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905E5C" w:rsidP="00905E5C" w:rsidR="00905E5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77"/>
            <w:vAlign w:val="center"/>
          </w:tcPr>
          <w:p w:rsidRDefault="00905E5C" w:rsidP="00905E5C" w:rsidR="00905E5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dxa" w:w="1777"/>
            <w:vAlign w:val="center"/>
          </w:tcPr>
          <w:p w:rsidRDefault="00905E5C" w:rsidP="00905E5C" w:rsidR="00905E5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dxa" w:w="1777"/>
            <w:vAlign w:val="center"/>
          </w:tcPr>
          <w:p w:rsidRDefault="00905E5C" w:rsidP="00905E5C" w:rsidR="00905E5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razlučnog vjerovnika</w:t>
            </w:r>
          </w:p>
        </w:tc>
        <w:tc>
          <w:tcPr>
            <w:tcW w:type="dxa" w:w="1778"/>
            <w:vAlign w:val="center"/>
          </w:tcPr>
          <w:p w:rsidRDefault="00905E5C" w:rsidP="00905E5C" w:rsidR="00905E5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dxa" w:w="1778"/>
            <w:vAlign w:val="center"/>
          </w:tcPr>
          <w:p w:rsidRDefault="00905E5C" w:rsidP="00905E5C" w:rsidR="00905E5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dxa" w:w="1778"/>
            <w:vAlign w:val="center"/>
          </w:tcPr>
          <w:p w:rsidRDefault="00905E5C" w:rsidP="00905E5C" w:rsidR="00905E5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dxa" w:w="1778"/>
            <w:vAlign w:val="center"/>
          </w:tcPr>
          <w:p w:rsidRDefault="00905E5C" w:rsidP="00905E5C" w:rsidR="00905E5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905E5C" w:rsidR="00905E5C">
        <w:tc>
          <w:tcPr>
            <w:tcW w:type="dxa" w:w="1777"/>
          </w:tcPr>
          <w:p w:rsidRDefault="00905E5C" w:rsidP="00905E5C" w:rsidR="00905E5C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77"/>
          </w:tcPr>
          <w:p w:rsidRDefault="00905E5C" w:rsidP="00905E5C" w:rsidR="00905E5C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77"/>
          </w:tcPr>
          <w:p w:rsidRDefault="00905E5C" w:rsidP="00905E5C" w:rsidR="00905E5C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77"/>
          </w:tcPr>
          <w:p w:rsidRDefault="00905E5C" w:rsidP="00905E5C" w:rsidR="00905E5C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78"/>
          </w:tcPr>
          <w:p w:rsidRDefault="00905E5C" w:rsidP="00905E5C" w:rsidR="00905E5C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78"/>
          </w:tcPr>
          <w:p w:rsidRDefault="00905E5C" w:rsidP="00905E5C" w:rsidR="00905E5C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78"/>
          </w:tcPr>
          <w:p w:rsidRDefault="00905E5C" w:rsidP="00905E5C" w:rsidR="00905E5C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78"/>
          </w:tcPr>
          <w:p w:rsidRDefault="00905E5C" w:rsidP="00905E5C" w:rsidR="00905E5C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905E5C" w:rsidR="00905E5C">
      <w:pPr>
        <w:spacing w:lineRule="auto" w:line="276" w:after="200"/>
        <w:rPr>
          <w:rFonts w:hAnsi="Times New Roman" w:ascii="Times New Roman"/>
          <w:sz w:val="24"/>
          <w:szCs w:val="24"/>
        </w:rPr>
      </w:pPr>
    </w:p>
    <w:p w:rsidRDefault="00905E5C" w:rsidR="00905E5C" w:rsidRPr="00EA03AC">
      <w:pPr>
        <w:spacing w:lineRule="auto" w:line="276" w:after="20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</w:t>
      </w:r>
      <w:r w:rsidRPr="00EA03AC">
        <w:rPr>
          <w:rFonts w:hAnsi="Times New Roman" w:ascii="Times New Roman"/>
          <w:b/>
          <w:sz w:val="24"/>
          <w:szCs w:val="24"/>
        </w:rPr>
        <w:t xml:space="preserve">  III:  TABLICA  IZLUČNIH  PRAVA 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370"/>
        <w:gridCol w:w="2370"/>
        <w:gridCol w:w="2370"/>
        <w:gridCol w:w="2370"/>
        <w:gridCol w:w="2370"/>
        <w:gridCol w:w="2370"/>
      </w:tblGrid>
      <w:tr w:rsidTr="00A21FFE" w:rsidR="00905E5C">
        <w:tc>
          <w:tcPr>
            <w:tcW w:type="dxa" w:w="2370"/>
            <w:vAlign w:val="center"/>
          </w:tcPr>
          <w:p w:rsidRDefault="00905E5C" w:rsidP="00905E5C" w:rsidR="00905E5C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905E5C" w:rsidP="00905E5C" w:rsidR="00905E5C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370"/>
            <w:vAlign w:val="center"/>
          </w:tcPr>
          <w:p w:rsidRDefault="00905E5C" w:rsidP="00905E5C" w:rsidR="00905E5C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prezime/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dxa" w:w="2370"/>
            <w:vAlign w:val="center"/>
          </w:tcPr>
          <w:p w:rsidRDefault="00905E5C" w:rsidP="00905E5C" w:rsidR="00905E5C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dxa" w:w="2370"/>
            <w:vAlign w:val="center"/>
          </w:tcPr>
          <w:p w:rsidRDefault="00905E5C" w:rsidP="00905E5C" w:rsidR="00905E5C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dxa" w:w="2370"/>
            <w:vAlign w:val="center"/>
          </w:tcPr>
          <w:p w:rsidRDefault="00905E5C" w:rsidP="00905E5C" w:rsidR="00905E5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dxa" w:w="2370"/>
            <w:vAlign w:val="center"/>
          </w:tcPr>
          <w:p w:rsidRDefault="00905E5C" w:rsidP="00905E5C" w:rsidR="00905E5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905E5C" w:rsidR="00905E5C">
        <w:tc>
          <w:tcPr>
            <w:tcW w:type="dxa" w:w="2370"/>
          </w:tcPr>
          <w:p w:rsidRDefault="00905E5C" w:rsidP="00905E5C" w:rsidR="00905E5C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370"/>
          </w:tcPr>
          <w:p w:rsidRDefault="00905E5C" w:rsidP="00905E5C" w:rsidR="00905E5C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370"/>
          </w:tcPr>
          <w:p w:rsidRDefault="00905E5C" w:rsidP="00905E5C" w:rsidR="00905E5C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370"/>
          </w:tcPr>
          <w:p w:rsidRDefault="00905E5C" w:rsidP="00905E5C" w:rsidR="00905E5C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370"/>
          </w:tcPr>
          <w:p w:rsidRDefault="00905E5C" w:rsidP="00905E5C" w:rsidR="00905E5C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370"/>
          </w:tcPr>
          <w:p w:rsidRDefault="00905E5C" w:rsidP="00905E5C" w:rsidR="00905E5C">
            <w:pPr>
              <w:spacing w:lineRule="auto" w:line="276" w:after="200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5E497B" w:rsidR="005E497B">
      <w:pPr>
        <w:spacing w:lineRule="auto" w:line="276" w:after="200"/>
        <w:rPr>
          <w:rFonts w:hAnsi="Times New Roman" w:ascii="Times New Roman"/>
          <w:sz w:val="24"/>
          <w:szCs w:val="24"/>
        </w:rPr>
      </w:pPr>
    </w:p>
    <w:p w:rsidRDefault="00905E5C" w:rsidR="005E497B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Stečajna  upraviteljica</w:t>
      </w:r>
    </w:p>
    <w:p w:rsidRDefault="005E497B" w:rsidR="004B2814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01.07.2019.                                                                                                                                                                            Ana Šakić</w:t>
      </w:r>
    </w:p>
    <w:p w:rsidRDefault="004B2814" w:rsidR="004B2814" w:rsidRPr="0041287C">
      <w:pPr>
        <w:spacing w:lineRule="auto" w:line="276" w:after="200"/>
        <w:rPr>
          <w:rFonts w:hAnsi="Times New Roman" w:ascii="Times New Roman"/>
          <w:sz w:val="24"/>
          <w:szCs w:val="24"/>
          <w:u w:val="single"/>
        </w:rPr>
      </w:pPr>
      <w:r w:rsidRPr="0041287C">
        <w:rPr>
          <w:rFonts w:hAnsi="Times New Roman" w:ascii="Times New Roman"/>
          <w:sz w:val="24"/>
          <w:szCs w:val="24"/>
          <w:u w:val="single"/>
        </w:rPr>
        <w:lastRenderedPageBreak/>
        <w:t>Popis  računa  uz  prijavu  br.  1. :</w:t>
      </w:r>
    </w:p>
    <w:p w:rsidRDefault="004B2814" w:rsidR="004B2814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br. računa: 0000596494042019</w:t>
      </w:r>
    </w:p>
    <w:p w:rsidRDefault="004B2814" w:rsidR="00C117E8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br. računa: </w:t>
      </w:r>
      <w:r w:rsidR="00C117E8">
        <w:rPr>
          <w:rFonts w:hAnsi="Times New Roman" w:ascii="Times New Roman"/>
          <w:sz w:val="24"/>
          <w:szCs w:val="24"/>
        </w:rPr>
        <w:t>0000596778032019</w:t>
      </w:r>
    </w:p>
    <w:p w:rsidRDefault="00C117E8" w:rsidR="00C117E8">
      <w:pPr>
        <w:spacing w:lineRule="auto" w:line="276" w:after="200"/>
        <w:rPr>
          <w:rFonts w:hAnsi="Times New Roman" w:ascii="Times New Roman"/>
          <w:sz w:val="24"/>
          <w:szCs w:val="24"/>
        </w:rPr>
      </w:pPr>
    </w:p>
    <w:p w:rsidRDefault="00C117E8" w:rsidR="00C117E8" w:rsidRPr="0041287C">
      <w:pPr>
        <w:spacing w:lineRule="auto" w:line="276" w:after="200"/>
        <w:rPr>
          <w:rFonts w:hAnsi="Times New Roman" w:ascii="Times New Roman"/>
          <w:sz w:val="24"/>
          <w:szCs w:val="24"/>
          <w:u w:val="single"/>
        </w:rPr>
      </w:pPr>
      <w:r w:rsidRPr="0041287C">
        <w:rPr>
          <w:rFonts w:hAnsi="Times New Roman" w:ascii="Times New Roman"/>
          <w:sz w:val="24"/>
          <w:szCs w:val="24"/>
          <w:u w:val="single"/>
        </w:rPr>
        <w:t>Popis  dokumentacije  uz  prijavu  br.  4.:</w:t>
      </w:r>
    </w:p>
    <w:p w:rsidRDefault="00C117E8" w:rsidR="000B2089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Preslike Izvješća o primicima, porezu na dohodak  i  prirezu te doprinosima za obvezna osiguranja</w:t>
      </w:r>
    </w:p>
    <w:p w:rsidRDefault="00C117E8" w:rsidR="000B2089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( obrasci JOPPD ) br.:  18120</w:t>
      </w:r>
      <w:r w:rsidR="000B2089">
        <w:rPr>
          <w:rFonts w:hAnsi="Times New Roman" w:ascii="Times New Roman"/>
          <w:sz w:val="24"/>
          <w:szCs w:val="24"/>
        </w:rPr>
        <w:t xml:space="preserve"> – na dan 30.04.2018.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0B2089" w:rsidR="000B2089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18151 - na dan 31.05.2018.</w:t>
      </w:r>
      <w:r w:rsidR="00C117E8">
        <w:rPr>
          <w:rFonts w:hAnsi="Times New Roman" w:ascii="Times New Roman"/>
          <w:sz w:val="24"/>
          <w:szCs w:val="24"/>
        </w:rPr>
        <w:t xml:space="preserve"> </w:t>
      </w:r>
    </w:p>
    <w:p w:rsidRDefault="000B2089" w:rsidR="000B2089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18181 - na dan 30.06.2018.</w:t>
      </w:r>
    </w:p>
    <w:p w:rsidRDefault="000B2089" w:rsidR="000B2089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18212 - na dan 31.07.2018.</w:t>
      </w:r>
    </w:p>
    <w:p w:rsidRDefault="000B2089" w:rsidR="000B2089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18243 - na dan 31.08.2018.</w:t>
      </w:r>
    </w:p>
    <w:p w:rsidRDefault="000B2089" w:rsidR="000B2089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18273 - na dan 30.09.2018.</w:t>
      </w:r>
    </w:p>
    <w:p w:rsidRDefault="000B2089" w:rsidR="000B2089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18304 - na dan 31.10.2018.</w:t>
      </w:r>
    </w:p>
    <w:p w:rsidRDefault="000B2089" w:rsidR="000B2089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18334 – na dan 30.11.2018.</w:t>
      </w:r>
    </w:p>
    <w:p w:rsidRDefault="000B2089" w:rsidR="000B2089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18365 – na dan 31.12.2018.</w:t>
      </w:r>
    </w:p>
    <w:p w:rsidRDefault="000B2089" w:rsidR="000B2089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19031 – na dan 31.01.2019.</w:t>
      </w:r>
    </w:p>
    <w:p w:rsidRDefault="000B2089" w:rsidR="000B2089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19059 – na dan 28.02.2019.</w:t>
      </w:r>
    </w:p>
    <w:p w:rsidRDefault="000B2089" w:rsidR="00FE0BDE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19090 – na dan 31.03.2019.</w:t>
      </w:r>
    </w:p>
    <w:p w:rsidRDefault="00FE0BDE" w:rsidR="00FE0BDE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- prijava turističke članarine za 2017.g.</w:t>
      </w:r>
    </w:p>
    <w:p w:rsidRDefault="00FE0BDE" w:rsidR="00FE0BDE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ovjerena knjigovodstvena kartica računa 5262 – članarina HGK</w:t>
      </w:r>
    </w:p>
    <w:p w:rsidRDefault="00FE0BDE" w:rsidR="00153A1B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ovjereno zbrojno stanje računa poreznog  obveznika na dan 27.03.2019.</w:t>
      </w:r>
      <w:r w:rsidR="000B2089">
        <w:rPr>
          <w:rFonts w:hAnsi="Times New Roman" w:ascii="Times New Roman"/>
          <w:sz w:val="24"/>
          <w:szCs w:val="24"/>
        </w:rPr>
        <w:t xml:space="preserve"> </w:t>
      </w:r>
      <w:r w:rsidR="00153A1B">
        <w:rPr>
          <w:rFonts w:hAnsi="Times New Roman" w:ascii="Times New Roman"/>
          <w:sz w:val="24"/>
          <w:szCs w:val="24"/>
        </w:rPr>
        <w:br w:type="page"/>
      </w:r>
    </w:p>
    <w:p w:rsidRDefault="00FB6E44" w:rsidR="00FB6E44" w:rsidRPr="00494ED8">
      <w:pPr>
        <w:rPr>
          <w:rFonts w:hAnsi="Times New Roman" w:ascii="Times New Roman"/>
          <w:sz w:val="24"/>
          <w:szCs w:val="24"/>
        </w:rPr>
      </w:pPr>
    </w:p>
    <w:sectPr w:rsidSect="002B4AC0" w:rsidR="00FB6E44" w:rsidRPr="00494ED8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082E" w:rsidP="002B4AC0" w:rsidR="00BC082E">
      <w:pPr>
        <w:spacing w:after="0"/>
      </w:pPr>
      <w:r>
        <w:separator/>
      </w:r>
    </w:p>
  </w:endnote>
  <w:endnote w:id="0" w:type="continuationSeparator">
    <w:p w:rsidRDefault="00BC082E" w:rsidP="002B4AC0" w:rsidR="00BC082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082E" w:rsidP="002B4AC0" w:rsidR="00BC082E">
      <w:pPr>
        <w:spacing w:after="0"/>
      </w:pPr>
      <w:r>
        <w:separator/>
      </w:r>
    </w:p>
  </w:footnote>
  <w:footnote w:id="0" w:type="continuationSeparator">
    <w:p w:rsidRDefault="00BC082E" w:rsidP="002B4AC0" w:rsidR="00BC082E">
      <w:pPr>
        <w:spacing w:after="0"/>
      </w:pPr>
      <w:r>
        <w:continuationSeparator/>
      </w:r>
    </w:p>
  </w:footnote>
  <w:footnote w:id="1">
    <w:p w:rsidRDefault="002B4AC0" w:rsidP="00702487" w:rsidR="002B4AC0" w:rsidRPr="00B40BEB">
      <w:pPr>
        <w:pStyle w:val="Tekstfusnote"/>
      </w:pPr>
    </w:p>
  </w:footnote>
  <w:footnote w:id="2">
    <w:p w:rsidRDefault="00651E3D" w:rsidP="00702487" w:rsidR="00651E3D" w:rsidRPr="00B40BEB">
      <w:pPr>
        <w:pStyle w:val="Tekstfusnote"/>
      </w:pPr>
      <w:r w:rsidRPr="00B40BEB">
        <w:rPr>
          <w:rStyle w:val="Referencafusnote"/>
        </w:rPr>
        <w:footnoteRef/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1B38"/>
    <w:rsid w:val="00041122"/>
    <w:rsid w:val="000B2089"/>
    <w:rsid w:val="001121BC"/>
    <w:rsid w:val="00153A1B"/>
    <w:rsid w:val="00157887"/>
    <w:rsid w:val="001D1047"/>
    <w:rsid w:val="001D5922"/>
    <w:rsid w:val="00231B38"/>
    <w:rsid w:val="002B4AC0"/>
    <w:rsid w:val="002C2F87"/>
    <w:rsid w:val="00310321"/>
    <w:rsid w:val="003804A7"/>
    <w:rsid w:val="00385DDB"/>
    <w:rsid w:val="003D64EA"/>
    <w:rsid w:val="0041287C"/>
    <w:rsid w:val="00494ED8"/>
    <w:rsid w:val="004B2814"/>
    <w:rsid w:val="00566D91"/>
    <w:rsid w:val="005E497B"/>
    <w:rsid w:val="00651E3D"/>
    <w:rsid w:val="00693C76"/>
    <w:rsid w:val="007A4CF8"/>
    <w:rsid w:val="007C5393"/>
    <w:rsid w:val="008B3092"/>
    <w:rsid w:val="00905E5C"/>
    <w:rsid w:val="00A559AA"/>
    <w:rsid w:val="00AA5264"/>
    <w:rsid w:val="00B83FFA"/>
    <w:rsid w:val="00BB5DAF"/>
    <w:rsid w:val="00BC082E"/>
    <w:rsid w:val="00C117E8"/>
    <w:rsid w:val="00CF5622"/>
    <w:rsid w:val="00D00C42"/>
    <w:rsid w:val="00E15965"/>
    <w:rsid w:val="00EA03AC"/>
    <w:rsid w:val="00EB61B8"/>
    <w:rsid w:val="00F406C9"/>
    <w:rsid w:val="00FB6E44"/>
    <w:rsid w:val="00FE0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1B3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231B38"/>
    <w:pPr>
      <w:spacing w:lineRule="auto" w:line="240" w:after="80"/>
    </w:pPr>
    <w:rPr>
      <w:rFonts w:cs="Times New Roman" w:eastAsia="Times New Roman" w:hAnsi="Calibri" w:ascii="Calibri"/>
    </w:rPr>
  </w:style>
  <w:style w:styleId="Reetkatablice" w:type="table">
    <w:name w:val="Table Grid"/>
    <w:basedOn w:val="Obinatablica"/>
    <w:uiPriority w:val="59"/>
    <w:rsid w:val="00FB6E44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rsid w:val="002B4AC0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2B4AC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2B4AC0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7A4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C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CF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CF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CF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1B38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231B38"/>
    <w:pPr>
      <w:spacing w:after="80" w:line="240" w:lineRule="auto"/>
    </w:pPr>
    <w:rPr>
      <w:rFonts w:ascii="Calibri" w:cs="Times New Roman" w:eastAsia="Times New Roman" w:hAnsi="Calibri"/>
    </w:rPr>
  </w:style>
  <w:style w:styleId="Reetkatablice" w:type="table">
    <w:name w:val="Table Grid"/>
    <w:basedOn w:val="Obinatablica"/>
    <w:uiPriority w:val="59"/>
    <w:rsid w:val="00FB6E44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rsid w:val="002B4AC0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2B4AC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2B4AC0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7A4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C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CF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CF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CF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474</properties:Words>
  <properties:Characters>2816</properties:Characters>
  <properties:Lines>242</properties:Lines>
  <properties:Paragraphs>118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2019-07-02T05:20:00Z</dcterms:created>
  <dc:creator>Ana</dc:creator>
  <cp:lastModifiedBy>Vinka Mihalinčić</cp:lastModifiedBy>
  <cp:lastPrinted>2019-06-30T11:37:00Z</cp:lastPrinted>
  <dcterms:modified xmlns:xsi="http://www.w3.org/2001/XMLSchema-instance" xsi:type="dcterms:W3CDTF">2019-07-04T07:13:00Z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St-2283/2018-28 / Podnesak - Podnesak (LEDENICE -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