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56ad" w14:paraId="22956ad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2539" w:rsidP="008957BC" w:rsidR="0024253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D9761E">
        <w:rPr>
          <w:rFonts w:hAnsi="Times New Roman" w:ascii="Times New Roman"/>
          <w:szCs w:val="24"/>
          <w:lang w:val="hr-HR"/>
        </w:rPr>
        <w:t>5673/16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7933D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D9761E" w:rsidRPr="007933D2">
        <w:rPr>
          <w:rFonts w:hAnsi="Times New Roman" w:ascii="Times New Roman"/>
          <w:szCs w:val="24"/>
          <w:lang w:val="pt-BR"/>
        </w:rPr>
        <w:t xml:space="preserve">MIR GALIĆ d.o.o., Belovar, Varaždinska 33, OIB: </w:t>
      </w:r>
      <w:r w:rsidR="00D9761E" w:rsidRPr="007933D2">
        <w:rPr>
          <w:rFonts w:hAnsi="Times New Roman" w:ascii="Times New Roman"/>
          <w:szCs w:val="24"/>
        </w:rPr>
        <w:t>24046264850</w:t>
      </w:r>
      <w:r w:rsidR="00A91658" w:rsidRPr="007933D2">
        <w:rPr>
          <w:rFonts w:hAnsi="Times New Roman" w:ascii="Times New Roman"/>
          <w:szCs w:val="24"/>
        </w:rPr>
        <w:t>,</w:t>
      </w:r>
      <w:r w:rsidR="00B740CC" w:rsidRPr="007933D2">
        <w:rPr>
          <w:rFonts w:hAnsi="Times New Roman" w:ascii="Times New Roman"/>
          <w:szCs w:val="24"/>
          <w:lang w:val="hr-HR"/>
        </w:rPr>
        <w:t xml:space="preserve"> </w:t>
      </w:r>
      <w:r w:rsidR="00531058">
        <w:rPr>
          <w:rFonts w:hAnsi="Times New Roman" w:ascii="Times New Roman"/>
          <w:szCs w:val="24"/>
          <w:lang w:val="hr-HR"/>
        </w:rPr>
        <w:t>14</w:t>
      </w:r>
      <w:r w:rsidRPr="007933D2">
        <w:rPr>
          <w:rFonts w:hAnsi="Times New Roman" w:ascii="Times New Roman"/>
          <w:szCs w:val="24"/>
          <w:lang w:val="hr-HR"/>
        </w:rPr>
        <w:t xml:space="preserve">. </w:t>
      </w:r>
      <w:r w:rsidR="00531058">
        <w:rPr>
          <w:rFonts w:hAnsi="Times New Roman" w:ascii="Times New Roman"/>
          <w:szCs w:val="24"/>
          <w:lang w:val="hr-HR"/>
        </w:rPr>
        <w:t>lipnja</w:t>
      </w:r>
      <w:r w:rsidRPr="007933D2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D81ABF" w:rsidRPr="007933D2">
        <w:rPr>
          <w:rFonts w:hAnsi="Times New Roman" w:ascii="Times New Roman"/>
          <w:szCs w:val="24"/>
          <w:lang w:val="pt-BR"/>
        </w:rPr>
        <w:t xml:space="preserve">MIR GALIĆ d.o.o., Belovar, Varaždinska 33, OIB: </w:t>
      </w:r>
      <w:r w:rsidR="00D81ABF" w:rsidRPr="007933D2">
        <w:rPr>
          <w:rFonts w:hAnsi="Times New Roman" w:ascii="Times New Roman"/>
          <w:szCs w:val="24"/>
        </w:rPr>
        <w:t>24046264850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242539" w:rsidP="001A24DF" w:rsidR="00242539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A86A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3149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133149">
        <w:rPr>
          <w:rFonts w:hAnsi="Times New Roman" w:ascii="Times New Roman"/>
          <w:szCs w:val="24"/>
          <w:lang w:val="hr-HR"/>
        </w:rPr>
        <w:t xml:space="preserve">radi </w:t>
      </w:r>
      <w:r w:rsidR="00133149" w:rsidRPr="00A86AB4">
        <w:rPr>
          <w:rFonts w:hAnsi="Times New Roman" w:ascii="Times New Roman"/>
          <w:lang w:val="hr-HR"/>
        </w:rPr>
        <w:t xml:space="preserve">rasprave o pretpostavkama za otvaranje stečajnog postupka </w:t>
      </w:r>
      <w:r w:rsidR="0017555B" w:rsidRPr="00A86AB4">
        <w:rPr>
          <w:rFonts w:hAnsi="Times New Roman" w:ascii="Times New Roman"/>
          <w:szCs w:val="24"/>
          <w:lang w:val="hr-HR"/>
        </w:rPr>
        <w:t xml:space="preserve">određeno za </w:t>
      </w:r>
      <w:r w:rsidR="00AC6676" w:rsidRPr="00A86AB4">
        <w:rPr>
          <w:rFonts w:hAnsi="Times New Roman" w:ascii="Times New Roman"/>
          <w:szCs w:val="24"/>
          <w:lang w:val="hr-HR"/>
        </w:rPr>
        <w:t>13</w:t>
      </w:r>
      <w:r w:rsidR="0017555B" w:rsidRPr="00A86AB4">
        <w:rPr>
          <w:rFonts w:hAnsi="Times New Roman" w:ascii="Times New Roman"/>
          <w:szCs w:val="24"/>
          <w:lang w:val="hr-HR"/>
        </w:rPr>
        <w:t xml:space="preserve">. </w:t>
      </w:r>
      <w:r w:rsidR="00AC6676" w:rsidRPr="00A86AB4">
        <w:rPr>
          <w:rFonts w:hAnsi="Times New Roman" w:ascii="Times New Roman"/>
          <w:szCs w:val="24"/>
          <w:lang w:val="hr-HR"/>
        </w:rPr>
        <w:t>rujna</w:t>
      </w:r>
      <w:r w:rsidR="0017555B" w:rsidRPr="00A86AB4">
        <w:rPr>
          <w:rFonts w:hAnsi="Times New Roman" w:ascii="Times New Roman"/>
          <w:szCs w:val="24"/>
          <w:lang w:val="hr-HR"/>
        </w:rPr>
        <w:t xml:space="preserve"> 2017. u </w:t>
      </w:r>
      <w:r w:rsidR="00C55839" w:rsidRPr="00A86AB4">
        <w:rPr>
          <w:rFonts w:hAnsi="Times New Roman" w:ascii="Times New Roman"/>
          <w:szCs w:val="24"/>
          <w:lang w:val="hr-HR"/>
        </w:rPr>
        <w:t>10</w:t>
      </w:r>
      <w:r w:rsidR="0017555B" w:rsidRPr="00A86AB4">
        <w:rPr>
          <w:rFonts w:hAnsi="Times New Roman" w:ascii="Times New Roman"/>
          <w:szCs w:val="24"/>
          <w:lang w:val="hr-HR"/>
        </w:rPr>
        <w:t>,</w:t>
      </w:r>
      <w:r w:rsidR="00AC6676" w:rsidRPr="00A86AB4">
        <w:rPr>
          <w:rFonts w:hAnsi="Times New Roman" w:ascii="Times New Roman"/>
          <w:szCs w:val="24"/>
          <w:lang w:val="hr-HR"/>
        </w:rPr>
        <w:t>30</w:t>
      </w:r>
      <w:r w:rsidR="0017555B" w:rsidRPr="00A86AB4">
        <w:rPr>
          <w:rFonts w:hAnsi="Times New Roman" w:ascii="Times New Roman"/>
          <w:szCs w:val="24"/>
          <w:lang w:val="hr-HR"/>
        </w:rPr>
        <w:t xml:space="preserve"> sati</w:t>
      </w:r>
      <w:r w:rsidR="00505144" w:rsidRPr="00A86AB4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C5AE5" w:rsidRPr="007933D2">
        <w:rPr>
          <w:rFonts w:hAnsi="Times New Roman" w:ascii="Times New Roman"/>
          <w:szCs w:val="24"/>
          <w:lang w:val="pt-BR"/>
        </w:rPr>
        <w:t xml:space="preserve">MIR GALIĆ d.o.o., Belovar, Varaždinska 33, OIB: </w:t>
      </w:r>
      <w:r w:rsidR="00EC5AE5" w:rsidRPr="007933D2">
        <w:rPr>
          <w:rFonts w:hAnsi="Times New Roman" w:ascii="Times New Roman"/>
          <w:szCs w:val="24"/>
        </w:rPr>
        <w:t>24046264850</w:t>
      </w:r>
      <w:r w:rsidR="00766CAE">
        <w:rPr>
          <w:rFonts w:hAnsi="Times New Roman" w:ascii="Times New Roman"/>
          <w:szCs w:val="24"/>
        </w:rPr>
        <w:t xml:space="preserve">,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242539" w:rsidP="00443FAE" w:rsidR="0024253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26A3" w:rsidP="008957BC" w:rsidR="00B86F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8751D4">
        <w:rPr>
          <w:rFonts w:hAnsi="Times New Roman" w:ascii="Times New Roman"/>
          <w:szCs w:val="24"/>
          <w:lang w:val="hr-HR"/>
        </w:rPr>
        <w:t>7</w:t>
      </w:r>
      <w:r w:rsidRPr="005F26A3">
        <w:rPr>
          <w:rFonts w:hAnsi="Times New Roman" w:ascii="Times New Roman"/>
          <w:szCs w:val="24"/>
          <w:lang w:val="hr-HR"/>
        </w:rPr>
        <w:t xml:space="preserve">. </w:t>
      </w:r>
      <w:r w:rsidR="008751D4">
        <w:rPr>
          <w:rFonts w:hAnsi="Times New Roman" w:ascii="Times New Roman"/>
          <w:szCs w:val="24"/>
          <w:lang w:val="hr-HR"/>
        </w:rPr>
        <w:t>veljače</w:t>
      </w:r>
      <w:r w:rsidRPr="005F26A3">
        <w:rPr>
          <w:rFonts w:hAnsi="Times New Roman" w:ascii="Times New Roman"/>
          <w:szCs w:val="24"/>
          <w:lang w:val="hr-HR"/>
        </w:rPr>
        <w:t xml:space="preserve"> 2017. pokrenut je prethodni postupak radi utvrđivanja pretpostavki za otvaranje stečajnog postupka nad dužnikom</w:t>
      </w:r>
      <w:r w:rsidR="00B86F0E">
        <w:rPr>
          <w:rFonts w:hAnsi="Times New Roman" w:ascii="Times New Roman"/>
          <w:szCs w:val="24"/>
          <w:lang w:val="hr-HR"/>
        </w:rPr>
        <w:t>.</w:t>
      </w:r>
    </w:p>
    <w:p w:rsidRDefault="00242539" w:rsidP="008957BC" w:rsidR="0024253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408DD" w:rsidP="00BB5471" w:rsidR="002425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Osoba ovlaštena za zastupanje dužnika Zlatko Galić je 14. lipnja 2017. dostavi</w:t>
      </w:r>
      <w:r w:rsidR="00551340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 u spis Potvrdu o blokadi računa i novčanih sredstava dužnika. Uvidom u navedenu Potvrdu utvrđeno je kako na dan 13. lipnja 2017. </w:t>
      </w:r>
      <w:r w:rsidR="00FF460A">
        <w:rPr>
          <w:rFonts w:hAnsi="Times New Roman" w:ascii="Times New Roman"/>
          <w:szCs w:val="24"/>
          <w:lang w:val="hr-HR"/>
        </w:rPr>
        <w:t xml:space="preserve">dužnik </w:t>
      </w:r>
      <w:r w:rsidR="00247269">
        <w:rPr>
          <w:rFonts w:hAnsi="Times New Roman" w:ascii="Times New Roman"/>
          <w:szCs w:val="24"/>
          <w:lang w:val="hr-HR"/>
        </w:rPr>
        <w:t>nema nepodmirenih obveza i kako dužnikov račun nije blokiran.</w:t>
      </w:r>
    </w:p>
    <w:p w:rsidRDefault="00242539" w:rsidP="00BB5471" w:rsidR="0024253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69E5" w:rsidP="00BB5471" w:rsidR="002425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</w:p>
    <w:p w:rsidRDefault="00A76E30" w:rsidP="00BB5471" w:rsidR="00BB54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242539" w:rsidP="00BB5471" w:rsidR="0024253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242539" w:rsidP="006C314D" w:rsidR="00242539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AF796B">
        <w:rPr>
          <w:rFonts w:hAnsi="Times New Roman" w:ascii="Times New Roman"/>
          <w:szCs w:val="24"/>
          <w:lang w:val="hr-HR"/>
        </w:rPr>
        <w:t>14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AF796B">
        <w:rPr>
          <w:rFonts w:hAnsi="Times New Roman" w:ascii="Times New Roman"/>
          <w:szCs w:val="24"/>
          <w:lang w:val="hr-HR"/>
        </w:rPr>
        <w:t>lipnja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EB0F3A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B970AA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B970AA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B0F3A" w:rsidP="00EB0F3A" w:rsidR="00EB0F3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B0F3A" w:rsidP="00EB0F3A" w:rsidR="00EB0F3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5A049A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539" w:rsidR="0024253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539" w:rsidR="0024253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539" w:rsidR="002425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B0F3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242539">
      <w:rPr>
        <w:rFonts w:hAnsi="Times New Roman" w:ascii="Times New Roman"/>
        <w:szCs w:val="24"/>
      </w:rPr>
      <w:t>5673/16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539" w:rsidR="00242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6071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33149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42539"/>
    <w:rsid w:val="00247269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F372D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3F2E4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31058"/>
    <w:rsid w:val="00551340"/>
    <w:rsid w:val="00565D6E"/>
    <w:rsid w:val="00576A37"/>
    <w:rsid w:val="00592DDD"/>
    <w:rsid w:val="005938F3"/>
    <w:rsid w:val="005940E9"/>
    <w:rsid w:val="00595866"/>
    <w:rsid w:val="005A049A"/>
    <w:rsid w:val="005A0E45"/>
    <w:rsid w:val="005A2A50"/>
    <w:rsid w:val="005A5DF5"/>
    <w:rsid w:val="005A713C"/>
    <w:rsid w:val="005A7AE0"/>
    <w:rsid w:val="005B1816"/>
    <w:rsid w:val="005D1D11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6CAE"/>
    <w:rsid w:val="00767FB1"/>
    <w:rsid w:val="007908A2"/>
    <w:rsid w:val="007933D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138E2"/>
    <w:rsid w:val="00822F94"/>
    <w:rsid w:val="008470E7"/>
    <w:rsid w:val="00862D18"/>
    <w:rsid w:val="00871A45"/>
    <w:rsid w:val="008751D4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08DD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86AB4"/>
    <w:rsid w:val="00A91658"/>
    <w:rsid w:val="00A93140"/>
    <w:rsid w:val="00A95334"/>
    <w:rsid w:val="00AA1804"/>
    <w:rsid w:val="00AB39BD"/>
    <w:rsid w:val="00AB7883"/>
    <w:rsid w:val="00AC4610"/>
    <w:rsid w:val="00AC6676"/>
    <w:rsid w:val="00AE42BB"/>
    <w:rsid w:val="00AE6E9B"/>
    <w:rsid w:val="00AF65F4"/>
    <w:rsid w:val="00AF796B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86F0E"/>
    <w:rsid w:val="00B9264B"/>
    <w:rsid w:val="00B970AA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D523E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81ABF"/>
    <w:rsid w:val="00D9761E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B0F3A"/>
    <w:rsid w:val="00EC5AE5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3767E"/>
    <w:rsid w:val="00F517A7"/>
    <w:rsid w:val="00F57040"/>
    <w:rsid w:val="00F62A72"/>
    <w:rsid w:val="00F904E6"/>
    <w:rsid w:val="00F93C00"/>
    <w:rsid w:val="00FA2229"/>
    <w:rsid w:val="00FA2BAB"/>
    <w:rsid w:val="00FA2D57"/>
    <w:rsid w:val="00FB4108"/>
    <w:rsid w:val="00FC3C72"/>
    <w:rsid w:val="00FF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St-5673/2016-15</izvorni_sadrzaj>
    <derivirana_varijabla naziv="DomainObject.Oznaka_1">St-5673/2016-15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St-5673/2016</izvorni_sadrzaj>
    <derivirana_varijabla naziv="DomainObject.Predmet.OznakaBroj_1">St-5673/2016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GALIĆ d.o.o.</izvorni_sadrzaj>
    <derivirana_varijabla naziv="DomainObject.Predmet.ProtustrankaFormated_1">  MIR GALIĆ d.o.o.</derivirana_varijabla>
  </DomainObject.Predmet.ProtustrankaFormated>
  <DomainObject.Predmet.ProtustrankaFormatedOIB>
    <izvorni_sadrzaj>  MIR GALIĆ d.o.o., OIB 24046264850</izvorni_sadrzaj>
    <derivirana_varijabla naziv="DomainObject.Predmet.ProtustrankaFormatedOIB_1">  MIR GALIĆ d.o.o., OIB 24046264850</derivirana_varijabla>
  </DomainObject.Predmet.ProtustrankaFormatedOIB>
  <DomainObject.Predmet.ProtustrankaFormatedWithAdress>
    <izvorni_sadrzaj> MIR GALIĆ d.o.o., Varaždinska 33, 10363 Belovar</izvorni_sadrzaj>
    <derivirana_varijabla naziv="DomainObject.Predmet.ProtustrankaFormatedWithAdress_1"> MIR GALIĆ d.o.o., Varaždinska 33, 10363 Belovar</derivirana_varijabla>
  </DomainObject.Predmet.ProtustrankaFormatedWithAdress>
  <DomainObject.Predmet.ProtustrankaFormatedWithAdressOIB>
    <izvorni_sadrzaj> MIR GALIĆ d.o.o., OIB 24046264850, Varaždinska 33, 10363 Belovar</izvorni_sadrzaj>
    <derivirana_varijabla naziv="DomainObject.Predmet.ProtustrankaFormatedWithAdressOIB_1"> MIR GALIĆ d.o.o., OIB 24046264850, Varaždinska 33, 10363 Belovar</derivirana_varijabla>
  </DomainObject.Predmet.ProtustrankaFormatedWithAdressOIB>
  <DomainObject.Predmet.ProtustrankaWithAdress>
    <izvorni_sadrzaj>MIR GALIĆ d.o.o. Varaždinska 33, 10363 Belovar</izvorni_sadrzaj>
    <derivirana_varijabla naziv="DomainObject.Predmet.ProtustrankaWithAdress_1">MIR GALIĆ d.o.o. Varaždinska 33, 10363 Belovar</derivirana_varijabla>
  </DomainObject.Predmet.ProtustrankaWithAdress>
  <DomainObject.Predmet.ProtustrankaWithAdressOIB>
    <izvorni_sadrzaj>MIR GALIĆ d.o.o., OIB 24046264850, Varaždinska 33, 10363 Belovar</izvorni_sadrzaj>
    <derivirana_varijabla naziv="DomainObject.Predmet.ProtustrankaWithAdressOIB_1">MIR GALIĆ d.o.o., OIB 24046264850, Varaždinska 33, 10363 Belovar</derivirana_varijabla>
  </DomainObject.Predmet.ProtustrankaWithAdressOIB>
  <DomainObject.Predmet.ProtustrankaNazivFormated>
    <izvorni_sadrzaj>MIR GALIĆ d.o.o.</izvorni_sadrzaj>
    <derivirana_varijabla naziv="DomainObject.Predmet.ProtustrankaNazivFormated_1">MIR GALIĆ d.o.o.</derivirana_varijabla>
  </DomainObject.Predmet.ProtustrankaNazivFormated>
  <DomainObject.Predmet.ProtustrankaNazivFormatedOIB>
    <izvorni_sadrzaj>MIR GALIĆ d.o.o., OIB 24046264850</izvorni_sadrzaj>
    <derivirana_varijabla naziv="DomainObject.Predmet.ProtustrankaNazivFormatedOIB_1">MIR GALIĆ d.o.o., OIB 24046264850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GALIĆ d.o.o.</item>
    </izvorni_sadrzaj>
    <derivirana_varijabla naziv="DomainObject.Predmet.ProtuStrankaListFormated_1">
      <item>MIR GALIĆ d.o.o.</item>
    </derivirana_varijabla>
  </DomainObject.Predmet.ProtuStrankaListFormated>
  <DomainObject.Predmet.ProtuStrankaListFormatedOIB>
    <izvorni_sadrzaj>
      <item>MIR GALIĆ d.o.o., OIB 24046264850</item>
    </izvorni_sadrzaj>
    <derivirana_varijabla naziv="DomainObject.Predmet.ProtuStrankaListFormatedOIB_1">
      <item>MIR GALIĆ d.o.o., OIB 24046264850</item>
    </derivirana_varijabla>
  </DomainObject.Predmet.ProtuStrankaListFormatedOIB>
  <DomainObject.Predmet.ProtuStrankaListFormatedWithAdress>
    <izvorni_sadrzaj>
      <item>MIR GALIĆ d.o.o., Varaždinska 33, 10363 Belovar</item>
    </izvorni_sadrzaj>
    <derivirana_varijabla naziv="DomainObject.Predmet.ProtuStrankaListFormatedWithAdress_1">
      <item>MIR GALIĆ d.o.o., Varaždinska 33, 10363 Belovar</item>
    </derivirana_varijabla>
  </DomainObject.Predmet.ProtuStrankaListFormatedWithAdress>
  <DomainObject.Predmet.ProtuStrankaListFormatedWithAdressOIB>
    <izvorni_sadrzaj>
      <item>MIR GALIĆ d.o.o., OIB 24046264850, Varaždinska 33, 10363 Belovar</item>
    </izvorni_sadrzaj>
    <derivirana_varijabla naziv="DomainObject.Predmet.ProtuStrankaListFormatedWithAdressOIB_1">
      <item>MIR GALIĆ d.o.o., OIB 24046264850, Varaždinska 33, 10363 Belovar</item>
    </derivirana_varijabla>
  </DomainObject.Predmet.ProtuStrankaListFormatedWithAdressOIB>
  <DomainObject.Predmet.ProtuStrankaListNazivFormated>
    <izvorni_sadrzaj>
      <item>MIR GALIĆ d.o.o.</item>
    </izvorni_sadrzaj>
    <derivirana_varijabla naziv="DomainObject.Predmet.ProtuStrankaListNazivFormated_1">
      <item>MIR GALIĆ d.o.o.</item>
    </derivirana_varijabla>
  </DomainObject.Predmet.ProtuStrankaListNazivFormated>
  <DomainObject.Predmet.ProtuStrankaListNazivFormatedOIB>
    <izvorni_sadrzaj>
      <item>MIR GALIĆ d.o.o., OIB 24046264850</item>
    </izvorni_sadrzaj>
    <derivirana_varijabla naziv="DomainObject.Predmet.ProtuStrankaListNazivFormatedOIB_1">
      <item>MIR GALIĆ d.o.o., OIB 24046264850</item>
    </derivirana_varijabla>
  </DomainObject.Predmet.ProtuStrankaListNazivFormatedOIB>
  <DomainObject.Predmet.OstaliListFormated>
    <izvorni_sadrzaj>
      <item>Zlatko Galić</item>
      <item>Raiffeisenbank Austria d.d.</item>
      <item>VENETO BANKA dioničko društvo</item>
    </izvorni_sadrzaj>
    <derivirana_varijabla naziv="DomainObject.Predmet.OstaliListFormated_1">
      <item>Zlatko Galić</item>
      <item>Raiffeisenbank Austria d.d.</item>
      <item>VENETO BANKA dioničko društvo</item>
    </derivirana_varijabla>
  </DomainObject.Predmet.OstaliListFormated>
  <DomainObject.Predmet.OstaliList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FormatedOIB_1">
      <item>Zlatko Galić, OIB 08218221101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Zlatko Galić, Varaždinska Ulica 33, 10363 Belovar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Zlatko Galić, Varaždinska Ulica 33, 10363 Belovar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Zlatko Galić</item>
      <item>Raiffeisenbank Austria d.d.</item>
      <item>VENETO BANKA dioničko društvo</item>
    </izvorni_sadrzaj>
    <derivirana_varijabla naziv="DomainObject.Predmet.OstaliListNazivFormated_1">
      <item>Zlatko Galić</item>
      <item>Raiffeisenbank Austria d.d.</item>
      <item>VENETO BANKA dioničko društvo</item>
    </derivirana_varijabla>
  </DomainObject.Predmet.OstaliListNazivFormated>
  <DomainObject.Predmet.OstaliListNaziv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NazivFormatedOIB_1">
      <item>Zlatko Galić, OIB 08218221101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St-5673/2016-15</izvorni_sadrzaj>
    <derivirana_varijabla naziv="DomainObject.PoslovniBrojDokumenta_1">St-5673/2016-15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GALIĆ d.o.o.</izvorni_sadrzaj>
    <derivirana_varijabla naziv="DomainObject.Predmet.ProtustrankaIDrugi_1">MIR GALIĆ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 GALIĆ d.o.o., OIB 24046264850, Varaždinska 33, 10363 Belovar</izvorni_sadrzaj>
    <derivirana_varijabla naziv="DomainObject.Predmet.ProtustrankaIDrugiAdressOIB_1">MIR GALIĆ d.o.o., OIB 24046264850,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St-5673/2016-15</izvorni_sadrzaj>
    <derivirana_varijabla naziv="DomainObject.Predmet.OdlukaRjesenje.Oznaka_1">St-5673/2016-15</derivirana_varijabla>
  </DomainObject.Predmet.OdlukaRjesenje.Oznaka>
  <DomainObject.Predmet.SudioniciListNaziv>
    <izvorni_sadrzaj>
      <item>FINA Regionalni centar Zagreb</item>
      <item>MIR GALIĆ d.o.o.</item>
      <item>Zlatko Galić</item>
      <item>Raiffeisenbank Austria d.d.</item>
      <item>VENETO BANKA dioničko društvo</item>
    </izvorni_sadrzaj>
    <derivirana_varijabla naziv="DomainObject.Predmet.SudioniciListNaziv_1">
      <item>FINA Regionalni centar Zagreb</item>
      <item>MIR GALIĆ d.o.o.</item>
      <item>Zlatko Galić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24046264850</item>
      <item>, OIB 08218221101</item>
      <item>, OIB 53056966535</item>
      <item>, OIB 81712716992</item>
    </izvorni_sadrzaj>
    <derivirana_varijabla naziv="DomainObject.Predmet.SudioniciListNazivOIB_1">
      <item>, OIB 85821130368</item>
      <item>, OIB 24046264850</item>
      <item>, OIB 08218221101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EE11D-5E43-4B0F-942C-5452B5F3C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2067</properties:Characters>
  <properties:Lines>70</properties:Lines>
  <properties:Paragraphs>28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2017-06-14T09:55:00Z</cp:lastPrinted>
  <dcterms:modified xmlns:xsi="http://www.w3.org/2001/XMLSchema-instance" xsi:type="dcterms:W3CDTF">2017-06-14T09:55:00Z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St-5673/2016-15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