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f14a2" w14:paraId="07f14a2" w:rsidRDefault="00E7082E" w:rsidP="00E7082E" w:rsidR="00E7082E">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1.St-13/2010</w:t>
      </w:r>
    </w:p>
    <w:p w:rsidRDefault="00E7082E" w:rsidP="00E7082E" w:rsidR="00E7082E">
      <w:pPr>
        <w:pStyle w:val="Bezproreda"/>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7082E" w:rsidP="00E7082E" w:rsidR="00E7082E">
      <w:pPr>
        <w:pStyle w:val="Bezproreda"/>
        <w:rPr>
          <w:b/>
        </w:rPr>
      </w:pPr>
      <w:r>
        <w:rPr>
          <w:b/>
        </w:rPr>
        <w:t>REPUBLIKA HRVATSKA</w:t>
      </w:r>
    </w:p>
    <w:p w:rsidRDefault="00E7082E" w:rsidP="00E7082E" w:rsidR="00E7082E">
      <w:pPr>
        <w:rPr>
          <w:b/>
        </w:rPr>
      </w:pPr>
      <w:r>
        <w:rPr>
          <w:b/>
        </w:rPr>
        <w:t>TRGOVAČKI SUD U SPLITU</w:t>
      </w:r>
    </w:p>
    <w:p w:rsidRDefault="00E7082E" w:rsidP="00E7082E" w:rsidR="00E7082E">
      <w:pPr>
        <w:rPr>
          <w:b/>
        </w:rPr>
      </w:pPr>
      <w:r>
        <w:rPr>
          <w:b/>
        </w:rPr>
        <w:t xml:space="preserve">Split, </w:t>
      </w:r>
      <w:proofErr w:type="spellStart"/>
      <w:r>
        <w:rPr>
          <w:b/>
        </w:rPr>
        <w:t>Sukoišanska</w:t>
      </w:r>
      <w:proofErr w:type="spellEnd"/>
      <w:r>
        <w:rPr>
          <w:b/>
        </w:rPr>
        <w:t xml:space="preserve"> 6 </w:t>
      </w:r>
    </w:p>
    <w:p w:rsidRDefault="00E7082E" w:rsidP="00E7082E" w:rsidR="00E7082E">
      <w:pPr>
        <w:pStyle w:val="Bezproreda"/>
        <w:rPr>
          <w:b/>
        </w:rPr>
      </w:pPr>
    </w:p>
    <w:p w:rsidRDefault="00E7082E" w:rsidP="00E7082E" w:rsidR="00E7082E">
      <w:pPr>
        <w:pStyle w:val="Bezproreda"/>
        <w:jc w:val="center"/>
        <w:rPr>
          <w:b/>
        </w:rPr>
      </w:pPr>
      <w:r>
        <w:rPr>
          <w:b/>
        </w:rPr>
        <w:t>Z A K LJ U Č A K</w:t>
      </w:r>
    </w:p>
    <w:p w:rsidRDefault="00E7082E" w:rsidP="00E7082E" w:rsidR="00E7082E">
      <w:pPr>
        <w:pStyle w:val="Bezproreda"/>
      </w:pPr>
    </w:p>
    <w:p w:rsidRDefault="00E7082E" w:rsidP="00E7082E" w:rsidR="00E7082E">
      <w:pPr>
        <w:pStyle w:val="Bezproreda"/>
      </w:pPr>
      <w:r>
        <w:tab/>
      </w:r>
    </w:p>
    <w:p w:rsidRDefault="00E7082E" w:rsidP="00E7082E" w:rsidR="00E7082E">
      <w:r>
        <w:tab/>
        <w:t xml:space="preserve">TRGOVAČKI SUD U SPLITU, po sucu tog suda Velimiru Vukoviću, kao stečajnom sucu, u stečajnom postupku nad dužnikom </w:t>
      </w:r>
      <w:r>
        <w:rPr>
          <w:rFonts w:cs="Times New Roman" w:eastAsia="Times New Roman"/>
          <w:lang w:eastAsia="hr-HR"/>
        </w:rPr>
        <w:tab/>
        <w:t xml:space="preserve">CYGNUS d.o.o. u stečaju Split, </w:t>
      </w:r>
      <w:proofErr w:type="spellStart"/>
      <w:r>
        <w:rPr>
          <w:rFonts w:cs="Times New Roman" w:eastAsia="Times New Roman"/>
          <w:lang w:eastAsia="hr-HR"/>
        </w:rPr>
        <w:t>Ćiril</w:t>
      </w:r>
      <w:proofErr w:type="spellEnd"/>
      <w:r>
        <w:rPr>
          <w:rFonts w:cs="Times New Roman" w:eastAsia="Times New Roman"/>
          <w:lang w:eastAsia="hr-HR"/>
        </w:rPr>
        <w:t xml:space="preserve"> </w:t>
      </w:r>
      <w:proofErr w:type="spellStart"/>
      <w:r>
        <w:rPr>
          <w:rFonts w:cs="Times New Roman" w:eastAsia="Times New Roman"/>
          <w:lang w:eastAsia="hr-HR"/>
        </w:rPr>
        <w:t>Metodova</w:t>
      </w:r>
      <w:proofErr w:type="spellEnd"/>
      <w:r>
        <w:rPr>
          <w:rFonts w:cs="Times New Roman" w:eastAsia="Times New Roman"/>
          <w:lang w:eastAsia="hr-HR"/>
        </w:rPr>
        <w:t xml:space="preserve"> 20,OIB: 99603238501,  zastupanog po stečajnoj upraviteljici Ankici </w:t>
      </w:r>
      <w:proofErr w:type="spellStart"/>
      <w:r>
        <w:rPr>
          <w:rFonts w:cs="Times New Roman" w:eastAsia="Times New Roman"/>
          <w:lang w:eastAsia="hr-HR"/>
        </w:rPr>
        <w:t>Čenić</w:t>
      </w:r>
      <w:proofErr w:type="spellEnd"/>
      <w:r>
        <w:rPr>
          <w:rFonts w:cs="Times New Roman" w:eastAsia="Times New Roman"/>
          <w:lang w:eastAsia="hr-HR"/>
        </w:rPr>
        <w:t xml:space="preserve"> iz Splita, </w:t>
      </w:r>
      <w:proofErr w:type="spellStart"/>
      <w:r>
        <w:rPr>
          <w:rFonts w:cs="Times New Roman" w:eastAsia="Times New Roman"/>
          <w:lang w:eastAsia="hr-HR"/>
        </w:rPr>
        <w:t>Pupačićeva</w:t>
      </w:r>
      <w:proofErr w:type="spellEnd"/>
      <w:r>
        <w:rPr>
          <w:rFonts w:cs="Times New Roman" w:eastAsia="Times New Roman"/>
          <w:lang w:eastAsia="hr-HR"/>
        </w:rPr>
        <w:t xml:space="preserve"> 1., </w:t>
      </w:r>
      <w:r>
        <w:t xml:space="preserve">  dana 22. rujna 2016. godine,</w:t>
      </w:r>
    </w:p>
    <w:p w:rsidRDefault="00E7082E" w:rsidP="00E7082E" w:rsidR="00E7082E"/>
    <w:p w:rsidRDefault="00E7082E" w:rsidP="00E7082E" w:rsidR="00E7082E">
      <w:pPr>
        <w:jc w:val="center"/>
      </w:pPr>
      <w:r>
        <w:t xml:space="preserve">z a k </w:t>
      </w:r>
      <w:proofErr w:type="spellStart"/>
      <w:r>
        <w:t>lj</w:t>
      </w:r>
      <w:proofErr w:type="spellEnd"/>
      <w:r>
        <w:t xml:space="preserve"> u č i o  j e :</w:t>
      </w:r>
    </w:p>
    <w:p w:rsidRDefault="00E7082E" w:rsidP="00E7082E" w:rsidR="00E7082E">
      <w:pPr>
        <w:pStyle w:val="Bezproreda"/>
        <w:jc w:val="center"/>
      </w:pPr>
    </w:p>
    <w:p w:rsidRDefault="00E7082E" w:rsidP="00E7082E" w:rsidR="00E7082E">
      <w:pPr>
        <w:pStyle w:val="Bezproreda"/>
      </w:pPr>
    </w:p>
    <w:p w:rsidRDefault="00E7082E" w:rsidP="00E7082E" w:rsidR="00E7082E">
      <w:pPr>
        <w:pStyle w:val="Bezproreda"/>
      </w:pPr>
      <w:r>
        <w:t xml:space="preserve">I/    Određuje se Završno ročište vjerovnika i to za dan: 25. listopada 2016. godine s početkom u 10,00 sati, u ovom Sudu, </w:t>
      </w:r>
      <w:proofErr w:type="spellStart"/>
      <w:r>
        <w:t>Sukoišanska</w:t>
      </w:r>
      <w:proofErr w:type="spellEnd"/>
      <w:r>
        <w:t xml:space="preserve"> 6., soba broj: 3-4/Prizemlje, sudnica broj: 1.,  sa sljedećim.</w:t>
      </w:r>
    </w:p>
    <w:p w:rsidRDefault="00E7082E" w:rsidP="00E7082E" w:rsidR="00E7082E">
      <w:pPr>
        <w:pStyle w:val="Bezproreda"/>
      </w:pPr>
    </w:p>
    <w:p w:rsidRDefault="00E7082E" w:rsidP="00E7082E" w:rsidR="00E7082E">
      <w:pPr>
        <w:pStyle w:val="Bezproreda"/>
        <w:jc w:val="center"/>
      </w:pPr>
      <w:r>
        <w:t>Dnevnim redom</w:t>
      </w:r>
    </w:p>
    <w:p w:rsidRDefault="00E7082E" w:rsidP="00E7082E" w:rsidR="00E7082E">
      <w:pPr>
        <w:pStyle w:val="Bezproreda"/>
        <w:jc w:val="center"/>
      </w:pPr>
    </w:p>
    <w:p w:rsidRDefault="00E7082E" w:rsidP="00E7082E" w:rsidR="00E7082E">
      <w:pPr>
        <w:pStyle w:val="Bezproreda"/>
      </w:pPr>
      <w:r>
        <w:t xml:space="preserve">          1. Izvješće Stečajne upraviteljice o tijeku stečajnog postupka, unovčenoj stečajnoj masi, raspodjeli stečajne mase od  25.svibnja 2016.godine.</w:t>
      </w:r>
    </w:p>
    <w:p w:rsidRDefault="00E7082E" w:rsidP="00E7082E" w:rsidR="00E7082E">
      <w:pPr>
        <w:pStyle w:val="Bezproreda"/>
      </w:pPr>
      <w:r>
        <w:t xml:space="preserve">          2.  Odlučivanje o Završnom računu Stečajne upraviteljice.</w:t>
      </w:r>
    </w:p>
    <w:p w:rsidRDefault="00E7082E" w:rsidP="00E7082E" w:rsidR="00E7082E">
      <w:pPr>
        <w:pStyle w:val="Bezproreda"/>
      </w:pPr>
    </w:p>
    <w:p w:rsidRDefault="00E7082E" w:rsidP="00E7082E" w:rsidR="00E7082E">
      <w:pPr>
        <w:pStyle w:val="Bezproreda"/>
      </w:pPr>
      <w:r>
        <w:t xml:space="preserve">II/      Na Završno ročište vjerovnika pozivaju se svi vjerovnici stečajnog Dužnika. </w:t>
      </w:r>
    </w:p>
    <w:p w:rsidRDefault="00E7082E" w:rsidP="00E7082E" w:rsidR="00E7082E">
      <w:pPr>
        <w:pStyle w:val="Bezproreda"/>
      </w:pPr>
    </w:p>
    <w:p w:rsidRDefault="00E7082E" w:rsidP="00E7082E" w:rsidR="00E7082E">
      <w:pPr>
        <w:pStyle w:val="Bezproreda"/>
      </w:pPr>
      <w:r>
        <w:t>III/  Ovaj zaključak objaviti će se na mrežnoj stranici e-Oglasna ploča sudova a što svim vjerovnicima služi kao poziv sukladno čl.12 u vezi s čl.441 Stečajnog zakona (NN 71/15)</w:t>
      </w:r>
    </w:p>
    <w:p w:rsidRDefault="00E7082E" w:rsidP="00E7082E" w:rsidR="00E7082E">
      <w:pPr>
        <w:pStyle w:val="Bezproreda"/>
      </w:pPr>
    </w:p>
    <w:p w:rsidRDefault="00E7082E" w:rsidP="00E7082E" w:rsidR="00E7082E">
      <w:pPr>
        <w:pStyle w:val="Bezproreda"/>
        <w:ind w:firstLine="708" w:left="708"/>
      </w:pPr>
    </w:p>
    <w:p w:rsidRDefault="00E7082E" w:rsidP="00E7082E" w:rsidR="00E7082E">
      <w:pPr>
        <w:pStyle w:val="Bezproreda"/>
        <w:ind w:firstLine="708" w:left="2124"/>
      </w:pPr>
      <w:r>
        <w:t>Split, 22. rujna 2016. godine.</w:t>
      </w:r>
    </w:p>
    <w:p w:rsidRDefault="00E7082E" w:rsidP="00E7082E" w:rsidR="00E7082E">
      <w:pPr>
        <w:pStyle w:val="Bezproreda"/>
      </w:pPr>
    </w:p>
    <w:p w:rsidRDefault="00E7082E" w:rsidP="00E7082E" w:rsidR="00E7082E">
      <w:pPr>
        <w:pStyle w:val="Bezproreda"/>
      </w:pPr>
    </w:p>
    <w:p w:rsidRDefault="00E7082E" w:rsidP="00E7082E" w:rsidR="00E7082E">
      <w:pPr>
        <w:pStyle w:val="Bezproreda"/>
      </w:pPr>
      <w:r>
        <w:t xml:space="preserve">                                                                                 </w:t>
      </w:r>
      <w:r>
        <w:tab/>
      </w:r>
      <w:r>
        <w:tab/>
      </w:r>
      <w:r>
        <w:tab/>
        <w:t>S U D A C</w:t>
      </w:r>
    </w:p>
    <w:p w:rsidRDefault="00E7082E" w:rsidP="00E7082E" w:rsidR="00E7082E">
      <w:pPr>
        <w:pStyle w:val="Bezproreda"/>
      </w:pPr>
    </w:p>
    <w:p w:rsidRDefault="00E7082E" w:rsidP="00E7082E" w:rsidR="00E7082E">
      <w:pPr>
        <w:pStyle w:val="Bezproreda"/>
      </w:pPr>
      <w:r>
        <w:t xml:space="preserve">                                                                                        </w:t>
      </w:r>
      <w:r>
        <w:tab/>
      </w:r>
      <w:r>
        <w:tab/>
        <w:t xml:space="preserve"> Velimir Vuković</w:t>
      </w:r>
    </w:p>
    <w:p w:rsidRDefault="00E7082E" w:rsidP="00E7082E" w:rsidR="00E7082E">
      <w:pPr>
        <w:pStyle w:val="Bezproreda"/>
      </w:pPr>
    </w:p>
    <w:p w:rsidRDefault="00E7082E" w:rsidP="00E7082E" w:rsidR="00E7082E">
      <w:pPr>
        <w:pStyle w:val="Bezproreda"/>
      </w:pPr>
      <w:r>
        <w:t>PRAVNA POUKA: Protiv ovog zaključka nije dopuštena žalba.                                             .</w:t>
      </w:r>
    </w:p>
    <w:p w:rsidRDefault="00E7082E" w:rsidP="00E7082E" w:rsidR="00E7082E">
      <w:pPr>
        <w:pStyle w:val="Bezproreda"/>
      </w:pPr>
    </w:p>
    <w:p w:rsidRDefault="00E7082E" w:rsidP="00E7082E" w:rsidR="00E7082E">
      <w:pPr>
        <w:pStyle w:val="Bezproreda"/>
      </w:pPr>
      <w:r>
        <w:t>DNA:</w:t>
      </w:r>
    </w:p>
    <w:p w:rsidRDefault="00E7082E" w:rsidP="00E7082E" w:rsidR="00E7082E">
      <w:pPr>
        <w:pStyle w:val="Bezproreda"/>
      </w:pPr>
      <w:r>
        <w:t xml:space="preserve">1.  Stečajna upraviteljica: </w:t>
      </w:r>
      <w:r w:rsidR="00E4081F">
        <w:t xml:space="preserve">Ankica </w:t>
      </w:r>
      <w:proofErr w:type="spellStart"/>
      <w:r w:rsidR="00E4081F">
        <w:t>Čenić</w:t>
      </w:r>
      <w:proofErr w:type="spellEnd"/>
      <w:r>
        <w:t>, Split,</w:t>
      </w:r>
      <w:r w:rsidR="00E4081F">
        <w:t xml:space="preserve"> </w:t>
      </w:r>
      <w:proofErr w:type="spellStart"/>
      <w:r w:rsidR="00E4081F">
        <w:t>Pupačićeva</w:t>
      </w:r>
      <w:proofErr w:type="spellEnd"/>
      <w:r w:rsidR="00E4081F">
        <w:t xml:space="preserve"> 1</w:t>
      </w:r>
    </w:p>
    <w:p w:rsidRDefault="00E7082E" w:rsidP="00E7082E" w:rsidR="00E7082E">
      <w:pPr>
        <w:pStyle w:val="Bezproreda"/>
      </w:pPr>
      <w:r>
        <w:t>2.  e-Oglasna ploča suda – rok: do ročišta 08. lipnja 2016. godine,</w:t>
      </w:r>
    </w:p>
    <w:p w:rsidRDefault="00E7082E" w:rsidP="00E7082E" w:rsidR="00E7082E">
      <w:pPr>
        <w:pStyle w:val="Bezproreda"/>
      </w:pPr>
      <w:r>
        <w:t>3.  Spis.</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082E"/>
    <w:rsid w:val="001712FF"/>
    <w:rsid w:val="00E4081F"/>
    <w:rsid w:val="00E7082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082E"/>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7082E"/>
  </w:style>
  <w:style w:styleId="Tekstbalonia" w:type="paragraph">
    <w:name w:val="Balloon Text"/>
    <w:basedOn w:val="Normal"/>
    <w:link w:val="TekstbaloniaChar"/>
    <w:uiPriority w:val="99"/>
    <w:semiHidden/>
    <w:unhideWhenUsed/>
    <w:rsid w:val="00E708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082E"/>
    <w:rPr>
      <w:rFonts w:cs="Tahoma" w:hAnsi="Tahoma" w:ascii="Tahoma"/>
      <w:sz w:val="16"/>
      <w:szCs w:val="16"/>
    </w:rPr>
  </w:style>
  <w:style w:styleId="Tekstrezerviranogmjesta" w:type="character">
    <w:name w:val="Placeholder Text"/>
    <w:basedOn w:val="Zadanifontodlomka"/>
    <w:uiPriority w:val="99"/>
    <w:semiHidden/>
    <w:rsid w:val="001712FF"/>
    <w:rPr>
      <w:color w:val="808080"/>
      <w:bdr w:space="0" w:sz="0" w:color="auto" w:val="none"/>
      <w:shd w:fill="auto" w:color="auto" w:val="clear"/>
    </w:rPr>
  </w:style>
  <w:style w:customStyle="true" w:styleId="eSPISCCParagraphDefaultFont" w:type="character">
    <w:name w:val="eSPIS_CC_Paragraph Default Font"/>
    <w:basedOn w:val="Zadanifontodlomka"/>
    <w:rsid w:val="001712F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712FF"/>
    <w:rPr>
      <w:b/>
      <w:bdr w:space="0" w:sz="0" w:color="auto" w:val="none"/>
      <w:shd w:fill="FFFFCC" w:color="auto" w:val="clear"/>
      <w:lang w:val="hr-HR"/>
    </w:rPr>
  </w:style>
  <w:style w:customStyle="true" w:styleId="PozadinaSvijetloCrvena" w:type="character">
    <w:name w:val="Pozadina_SvijetloCrvena"/>
    <w:basedOn w:val="eSPISCCParagraphDefaultFont"/>
    <w:rsid w:val="001712F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712F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082E"/>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7082E"/>
  </w:style>
  <w:style w:styleId="Tekstbalonia" w:type="paragraph">
    <w:name w:val="Balloon Text"/>
    <w:basedOn w:val="Normal"/>
    <w:link w:val="TekstbaloniaChar"/>
    <w:uiPriority w:val="99"/>
    <w:semiHidden/>
    <w:unhideWhenUsed/>
    <w:rsid w:val="00E7082E"/>
    <w:rPr>
      <w:rFonts w:ascii="Tahoma" w:cs="Tahoma" w:hAnsi="Tahoma"/>
      <w:sz w:val="16"/>
      <w:szCs w:val="16"/>
    </w:rPr>
  </w:style>
  <w:style w:customStyle="1" w:styleId="TekstbaloniaChar" w:type="character">
    <w:name w:val="Tekst balončića Char"/>
    <w:basedOn w:val="Zadanifontodlomka"/>
    <w:link w:val="Tekstbalonia"/>
    <w:uiPriority w:val="99"/>
    <w:semiHidden/>
    <w:rsid w:val="00E7082E"/>
    <w:rPr>
      <w:rFonts w:ascii="Tahoma" w:cs="Tahoma" w:hAnsi="Tahoma"/>
      <w:sz w:val="16"/>
      <w:szCs w:val="16"/>
    </w:rPr>
  </w:style>
  <w:style w:styleId="Tekstrezerviranogmjesta" w:type="character">
    <w:name w:val="Placeholder Text"/>
    <w:basedOn w:val="Zadanifontodlomka"/>
    <w:uiPriority w:val="99"/>
    <w:semiHidden/>
    <w:rsid w:val="001712FF"/>
    <w:rPr>
      <w:color w:val="808080"/>
      <w:bdr w:color="auto" w:space="0" w:sz="0" w:val="none"/>
      <w:shd w:color="auto" w:fill="auto" w:val="clear"/>
    </w:rPr>
  </w:style>
  <w:style w:customStyle="1" w:styleId="eSPISCCParagraphDefaultFont" w:type="character">
    <w:name w:val="eSPIS_CC_Paragraph Default Font"/>
    <w:basedOn w:val="Zadanifontodlomka"/>
    <w:rsid w:val="001712F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712FF"/>
    <w:rPr>
      <w:b/>
      <w:bdr w:color="auto" w:space="0" w:sz="0" w:val="none"/>
      <w:shd w:color="auto" w:fill="FFFFCC" w:val="clear"/>
      <w:lang w:val="hr-HR"/>
    </w:rPr>
  </w:style>
  <w:style w:customStyle="1" w:styleId="PozadinaSvijetloCrvena" w:type="character">
    <w:name w:val="Pozadina_SvijetloCrvena"/>
    <w:basedOn w:val="eSPISCCParagraphDefaultFont"/>
    <w:rsid w:val="001712F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712F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2525100">
      <w:bodyDiv w:val="true"/>
      <w:marLeft w:val="0"/>
      <w:marRight w:val="0"/>
      <w:marTop w:val="0"/>
      <w:marBottom w:val="0"/>
      <w:divBdr>
        <w:top w:space="0" w:sz="0" w:color="auto" w:val="none"/>
        <w:left w:space="0" w:sz="0" w:color="auto" w:val="none"/>
        <w:bottom w:space="0" w:sz="0" w:color="auto" w:val="none"/>
        <w:right w:space="0" w:sz="0" w:color="auto" w:val="none"/>
      </w:divBdr>
    </w:div>
    <w:div w:id="1263028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2010.</izvorni_sadrzaj>
    <derivirana_varijabla naziv="DomainObject.Predmet.DatumOsnivanja_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St-13/2010</izvorni_sadrzaj>
    <derivirana_varijabla naziv="DomainObject.Predmet.OznakaBroj_1">St-13/2010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CYGNUS za poslovna rješenja i savjetovanje, društvo s ograničenom odgovornošću "u stečaju"</izvorni_sadrzaj>
    <derivirana_varijabla naziv="DomainObject.Predmet.ProtustrankaFormated_1">  CYGNUS za poslovna rješenja i savjetovanje, društvo s ograničenom odgovornošću "u stečaju"</derivirana_varijabla>
  </DomainObject.Predmet.ProtustrankaFormated>
  <DomainObject.Predmet.ProtustrankaFormatedOIB>
    <izvorni_sadrzaj>  CYGNUS za poslovna rješenja i savjetovanje, društvo s ograničenom odgovornošću "u stečaju", OIB 99603238501</izvorni_sadrzaj>
    <derivirana_varijabla naziv="DomainObject.Predmet.ProtustrankaFormatedOIB_1">  CYGNUS za poslovna rješenja i savjetovanje, društvo s ograničenom odgovornošću "u stečaju", OIB 99603238501</derivirana_varijabla>
  </DomainObject.Predmet.ProtustrankaFormatedOIB>
  <DomainObject.Predmet.ProtustrankaFormatedWithAdress>
    <izvorni_sadrzaj> CYGNUS za poslovna rješenja i savjetovanje, društvo s ograničenom odgovornošću "u stečaju", Ćiril-Metodova 20, 21000 Split</izvorni_sadrzaj>
    <derivirana_varijabla naziv="DomainObject.Predmet.ProtustrankaFormatedWithAdress_1"> CYGNUS za poslovna rješenja i savjetovanje, društvo s ograničenom odgovornošću "u stečaju", Ćiril-Metodova 20, 21000 Split</derivirana_varijabla>
  </DomainObject.Predmet.ProtustrankaFormatedWithAdress>
  <DomainObject.Predmet.ProtustrankaFormatedWithAdressOIB>
    <izvorni_sadrzaj> CYGNUS za poslovna rješenja i savjetovanje, društvo s ograničenom odgovornošću "u stečaju", OIB 99603238501, Ćiril-Metodova 20, 21000 Split</izvorni_sadrzaj>
    <derivirana_varijabla naziv="DomainObject.Predmet.ProtustrankaFormatedWithAdressOIB_1"> CYGNUS za poslovna rješenja i savjetovanje, društvo s ograničenom odgovornošću "u stečaju", OIB 99603238501, Ćiril-Metodova 20, 21000 Split</derivirana_varijabla>
  </DomainObject.Predmet.ProtustrankaFormatedWithAdressOIB>
  <DomainObject.Predmet.ProtustrankaWithAdress>
    <izvorni_sadrzaj>CYGNUS za poslovna rješenja i savjetovanje, društvo s ograničenom odgovornošću "u stečaju" Ćiril-Metodova 20, 21000 Split</izvorni_sadrzaj>
    <derivirana_varijabla naziv="DomainObject.Predmet.ProtustrankaWithAdress_1">CYGNUS za poslovna rješenja i savjetovanje, društvo s ograničenom odgovornošću "u stečaju" Ćiril-Metodova 20, 21000 Split</derivirana_varijabla>
  </DomainObject.Predmet.ProtustrankaWithAdress>
  <DomainObject.Predmet.ProtustrankaWithAdressOIB>
    <izvorni_sadrzaj>CYGNUS za poslovna rješenja i savjetovanje, društvo s ograničenom odgovornošću "u stečaju", OIB 99603238501, Ćiril-Metodova 20, 21000 Split</izvorni_sadrzaj>
    <derivirana_varijabla naziv="DomainObject.Predmet.ProtustrankaWithAdressOIB_1">CYGNUS za poslovna rješenja i savjetovanje, društvo s ograničenom odgovornošću "u stečaju", OIB 99603238501, Ćiril-Metodova 20, 21000 Split</derivirana_varijabla>
  </DomainObject.Predmet.ProtustrankaWithAdressOIB>
  <DomainObject.Predmet.ProtustrankaNazivFormated>
    <izvorni_sadrzaj>CYGNUS za poslovna rješenja i savjetovanje, društvo s ograničenom odgovornošću "u stečaju"</izvorni_sadrzaj>
    <derivirana_varijabla naziv="DomainObject.Predmet.ProtustrankaNazivFormated_1">CYGNUS za poslovna rješenja i savjetovanje, društvo s ograničenom odgovornošću "u stečaju"</derivirana_varijabla>
  </DomainObject.Predmet.ProtustrankaNazivFormated>
  <DomainObject.Predmet.ProtustrankaNazivFormatedOIB>
    <izvorni_sadrzaj>CYGNUS za poslovna rješenja i savjetovanje, društvo s ograničenom odgovornošću "u stečaju", OIB 99603238501</izvorni_sadrzaj>
    <derivirana_varijabla naziv="DomainObject.Predmet.ProtustrankaNazivFormatedOIB_1">CYGNUS za poslovna rješenja i savjetovanje, društvo s ograničenom odgovornošću "u stečaju", OIB 99603238501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MARINOVIĆ; FINA; ISKON INTERNET d.d.; PROTEKTOR d.o.o.; POREZNA UPRAVA; Ivan Šaškor</izvorni_sadrzaj>
    <derivirana_varijabla naziv="DomainObject.Predmet.StrankaFormated_1">  GORAN MARINOVIĆ; FINA; ISKON INTERNET d.d.; PROTEKTOR d.o.o.; POREZNA UPRAVA; Ivan Šaškor</derivirana_varijabla>
  </DomainObject.Predmet.StrankaFormated>
  <DomainObject.Predmet.StrankaFormatedOIB>
    <izvorni_sadrzaj>  GORAN MARINOVIĆ, OIB 44601981160; FINA, OIB 85821130368; ISKON INTERNET d.d., OIB 36779353407; PROTEKTOR d.o.o., OIB 25350611899; POREZNA UPRAVA, OIB 18683136487; Ivan Šaškor, OIB 06619569639</izvorni_sadrzaj>
    <derivirana_varijabla naziv="DomainObject.Predmet.StrankaFormatedOIB_1">  GORAN MARINOVIĆ, OIB 44601981160; FINA, OIB 85821130368; ISKON INTERNET d.d., OIB 36779353407; PROTEKTOR d.o.o., OIB 25350611899; POREZNA UPRAVA, OIB 18683136487; Ivan Šaškor, OIB 06619569639</derivirana_varijabla>
  </DomainObject.Predmet.StrankaFormatedOIB>
  <DomainObject.Predmet.StrankaFormatedWithAdress>
    <izvorni_sadrzaj> GORAN MARINOVIĆ, I. Pavla II br.13, OTOK; FINA, 21000 Split; ISKON INTERNET d.d., Garićgradska 18, 10000 Zagreb; PROTEKTOR d.o.o., Augusta Šenoe 18, 21000 Split; POREZNA UPRAVA, 21000 Split; Ivan Šaškor, Svetog Josipa 7, 21311 Stobreč</izvorni_sadrzaj>
    <derivirana_varijabla naziv="DomainObject.Predmet.StrankaFormatedWithAdress_1"> GORAN MARINOVIĆ, I. Pavla II br.13, OTOK; FINA, 21000 Split; ISKON INTERNET d.d., Garićgradska 18, 10000 Zagreb; PROTEKTOR d.o.o., Augusta Šenoe 18, 21000 Split; POREZNA UPRAVA, 21000 Split; Ivan Šaškor, Svetog Josipa 7, 21311 Stobreč</derivirana_varijabla>
  </DomainObject.Predmet.StrankaFormatedWithAdress>
  <DomainObject.Predmet.StrankaFormatedWithAdressOIB>
    <izvorni_sadrzaj> GORAN MARINOVIĆ, OIB 44601981160, I. Pavla II br.13, OTOK; FINA, OIB 85821130368, 21000 Split; ISKON INTERNET d.d., OIB 36779353407, Garićgradska 18, 10000 Zagreb; PROTEKTOR d.o.o., OIB 25350611899, Augusta Šenoe 18, 21000 Split; POREZNA UPRAVA, OIB 18683136487, 21000 Split; Ivan Šaškor, OIB 06619569639, Svetog Josipa 7, 21311 Stobreč</izvorni_sadrzaj>
    <derivirana_varijabla naziv="DomainObject.Predmet.StrankaFormatedWithAdressOIB_1"> GORAN MARINOVIĆ, OIB 44601981160, I. Pavla II br.13, OTOK; FINA, OIB 85821130368, 21000 Split; ISKON INTERNET d.d., OIB 36779353407, Garićgradska 18, 10000 Zagreb; PROTEKTOR d.o.o., OIB 25350611899, Augusta Šenoe 18, 21000 Split; POREZNA UPRAVA, OIB 18683136487, 21000 Split; Ivan Šaškor, OIB 06619569639, Svetog Josipa 7, 21311 Stobreč</derivirana_varijabla>
  </DomainObject.Predmet.StrankaFormatedWithAdressOIB>
  <DomainObject.Predmet.StrankaWithAdress>
    <izvorni_sadrzaj>GORAN MARINOVIĆ I. Pavla II br.13,OTOK,FINA 21000 Split,ISKON INTERNET d.d. Garićgradska 18,10000 Zagreb,PROTEKTOR d.o.o. Augusta Šenoe 18,21000 Split,POREZNA UPRAVA 21000 Split,Ivan Šaškor Svetog Josipa 7,21311 Stobreč</izvorni_sadrzaj>
    <derivirana_varijabla naziv="DomainObject.Predmet.StrankaWithAdress_1">GORAN MARINOVIĆ I. Pavla II br.13,OTOK,FINA 21000 Split,ISKON INTERNET d.d. Garićgradska 18,10000 Zagreb,PROTEKTOR d.o.o. Augusta Šenoe 18,21000 Split,POREZNA UPRAVA 21000 Split,Ivan Šaškor Svetog Josipa 7,21311 Stobreč</derivirana_varijabla>
  </DomainObject.Predmet.StrankaWithAdress>
  <DomainObject.Predmet.StrankaWithAdressOIB>
    <izvorni_sadrzaj>GORAN MARINOVIĆ, OIB 44601981160, I. Pavla II br.13,OTOK,FINA, OIB 85821130368, 21000 Split,ISKON INTERNET d.d., OIB 36779353407, Garićgradska 18,10000 Zagreb,PROTEKTOR d.o.o., OIB 25350611899, Augusta Šenoe 18,21000 Split,POREZNA UPRAVA, OIB 18683136487, 21000 Split,Ivan Šaškor, OIB 06619569639, Svetog Josipa 7,21311 Stobreč</izvorni_sadrzaj>
    <derivirana_varijabla naziv="DomainObject.Predmet.StrankaWithAdressOIB_1">GORAN MARINOVIĆ, OIB 44601981160, I. Pavla II br.13,OTOK,FINA, OIB 85821130368, 21000 Split,ISKON INTERNET d.d., OIB 36779353407, Garićgradska 18,10000 Zagreb,PROTEKTOR d.o.o., OIB 25350611899, Augusta Šenoe 18,21000 Split,POREZNA UPRAVA, OIB 18683136487, 21000 Split,Ivan Šaškor, OIB 06619569639, Svetog Josipa 7,21311 Stobreč</derivirana_varijabla>
  </DomainObject.Predmet.StrankaWithAdressOIB>
  <DomainObject.Predmet.StrankaNazivFormated>
    <izvorni_sadrzaj>GORAN MARINOVIĆ,FINA,ISKON INTERNET d.d.,PROTEKTOR d.o.o.,POREZNA UPRAVA,Ivan Šaškor</izvorni_sadrzaj>
    <derivirana_varijabla naziv="DomainObject.Predmet.StrankaNazivFormated_1">GORAN MARINOVIĆ,FINA,ISKON INTERNET d.d.,PROTEKTOR d.o.o.,POREZNA UPRAVA,Ivan Šaškor</derivirana_varijabla>
  </DomainObject.Predmet.StrankaNazivFormated>
  <DomainObject.Predmet.StrankaNazivFormatedOIB>
    <izvorni_sadrzaj>GORAN MARINOVIĆ, OIB 44601981160,FINA, OIB 85821130368,ISKON INTERNET d.d., OIB 36779353407,PROTEKTOR d.o.o., OIB 25350611899,POREZNA UPRAVA, OIB 18683136487,Ivan Šaškor, OIB 06619569639</izvorni_sadrzaj>
    <derivirana_varijabla naziv="DomainObject.Predmet.StrankaNazivFormatedOIB_1">GORAN MARINOVIĆ, OIB 44601981160,FINA, OIB 85821130368,ISKON INTERNET d.d., OIB 36779353407,PROTEKTOR d.o.o., OIB 25350611899,POREZNA UPRAVA, OIB 18683136487,Ivan Šaškor, OIB 06619569639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GORAN MARINOVIĆ</item>
      <item>FINA</item>
      <item>ISKON INTERNET d.d.</item>
      <item>PROTEKTOR d.o.o.</item>
      <item>POREZNA UPRAVA</item>
      <item>Ivan Šaškor</item>
    </izvorni_sadrzaj>
    <derivirana_varijabla naziv="DomainObject.Predmet.StrankaListFormated_1">
      <item>GORAN MARINOVIĆ</item>
      <item>FINA</item>
      <item>ISKON INTERNET d.d.</item>
      <item>PROTEKTOR d.o.o.</item>
      <item>POREZNA UPRAVA</item>
      <item>Ivan Šaškor</item>
    </derivirana_varijabla>
  </DomainObject.Predmet.StrankaListFormated>
  <DomainObject.Predmet.StrankaListFormatedOIB>
    <izvorni_sadrzaj>
      <item>GORAN MARINOVIĆ, OIB 44601981160</item>
      <item>FINA, OIB 85821130368</item>
      <item>ISKON INTERNET d.d., OIB 36779353407</item>
      <item>PROTEKTOR d.o.o., OIB 25350611899</item>
      <item>POREZNA UPRAVA, OIB 18683136487</item>
      <item>Ivan Šaškor, OIB 06619569639</item>
    </izvorni_sadrzaj>
    <derivirana_varijabla naziv="DomainObject.Predmet.StrankaListFormatedOIB_1">
      <item>GORAN MARINOVIĆ, OIB 44601981160</item>
      <item>FINA, OIB 85821130368</item>
      <item>ISKON INTERNET d.d., OIB 36779353407</item>
      <item>PROTEKTOR d.o.o., OIB 25350611899</item>
      <item>POREZNA UPRAVA, OIB 18683136487</item>
      <item>Ivan Šaškor, OIB 06619569639</item>
    </derivirana_varijabla>
  </DomainObject.Predmet.StrankaListFormatedOIB>
  <DomainObject.Predmet.StrankaListFormatedWithAdress>
    <izvorni_sadrzaj>
      <item>GORAN MARINOVIĆ, I. Pavla II br.13, OTOK</item>
      <item>FINA, 21000 Split</item>
      <item>ISKON INTERNET d.d., Garićgradska 18, 10000 Zagreb</item>
      <item>PROTEKTOR d.o.o., Augusta Šenoe 18, 21000 Split</item>
      <item>POREZNA UPRAVA, 21000 Split</item>
      <item>Ivan Šaškor, Svetog Josipa 7, 21311 Stobreč</item>
    </izvorni_sadrzaj>
    <derivirana_varijabla naziv="DomainObject.Predmet.StrankaListFormatedWithAdress_1">
      <item>GORAN MARINOVIĆ, I. Pavla II br.13, OTOK</item>
      <item>FINA, 21000 Split</item>
      <item>ISKON INTERNET d.d., Garićgradska 18, 10000 Zagreb</item>
      <item>PROTEKTOR d.o.o., Augusta Šenoe 18, 21000 Split</item>
      <item>POREZNA UPRAVA, 21000 Split</item>
      <item>Ivan Šaškor, Svetog Josipa 7, 21311 Stobreč</item>
    </derivirana_varijabla>
  </DomainObject.Predmet.StrankaListFormatedWithAdress>
  <DomainObject.Predmet.StrankaListFormatedWithAdressOIB>
    <izvorni_sadrzaj>
      <item>GORAN MARINOVIĆ, OIB 44601981160, I. Pavla II br.13, OTOK</item>
      <item>FINA, OIB 85821130368, 21000 Split</item>
      <item>ISKON INTERNET d.d., OIB 36779353407, Garićgradska 18, 10000 Zagreb</item>
      <item>PROTEKTOR d.o.o., OIB 25350611899, Augusta Šenoe 18, 21000 Split</item>
      <item>POREZNA UPRAVA, OIB 18683136487, 21000 Split</item>
      <item>Ivan Šaškor, OIB 06619569639, Svetog Josipa 7, 21311 Stobreč</item>
    </izvorni_sadrzaj>
    <derivirana_varijabla naziv="DomainObject.Predmet.StrankaListFormatedWithAdressOIB_1">
      <item>GORAN MARINOVIĆ, OIB 44601981160, I. Pavla II br.13, OTOK</item>
      <item>FINA, OIB 85821130368, 21000 Split</item>
      <item>ISKON INTERNET d.d., OIB 36779353407, Garićgradska 18, 10000 Zagreb</item>
      <item>PROTEKTOR d.o.o., OIB 25350611899, Augusta Šenoe 18, 21000 Split</item>
      <item>POREZNA UPRAVA, OIB 18683136487, 21000 Split</item>
      <item>Ivan Šaškor, OIB 06619569639, Svetog Josipa 7, 21311 Stobreč</item>
    </derivirana_varijabla>
  </DomainObject.Predmet.StrankaListFormatedWithAdressOIB>
  <DomainObject.Predmet.StrankaListNazivFormated>
    <izvorni_sadrzaj>
      <item>GORAN MARINOVIĆ</item>
      <item>FINA</item>
      <item>ISKON INTERNET d.d.</item>
      <item>PROTEKTOR d.o.o.</item>
      <item>POREZNA UPRAVA</item>
      <item>Ivan Šaškor</item>
    </izvorni_sadrzaj>
    <derivirana_varijabla naziv="DomainObject.Predmet.StrankaListNazivFormated_1">
      <item>GORAN MARINOVIĆ</item>
      <item>FINA</item>
      <item>ISKON INTERNET d.d.</item>
      <item>PROTEKTOR d.o.o.</item>
      <item>POREZNA UPRAVA</item>
      <item>Ivan Šaškor</item>
    </derivirana_varijabla>
  </DomainObject.Predmet.StrankaListNazivFormated>
  <DomainObject.Predmet.StrankaListNazivFormatedOIB>
    <izvorni_sadrzaj>
      <item>GORAN MARINOVIĆ, OIB 44601981160</item>
      <item>FINA, OIB 85821130368</item>
      <item>ISKON INTERNET d.d., OIB 36779353407</item>
      <item>PROTEKTOR d.o.o., OIB 25350611899</item>
      <item>POREZNA UPRAVA, OIB 18683136487</item>
      <item>Ivan Šaškor, OIB 06619569639</item>
    </izvorni_sadrzaj>
    <derivirana_varijabla naziv="DomainObject.Predmet.StrankaListNazivFormatedOIB_1">
      <item>GORAN MARINOVIĆ, OIB 44601981160</item>
      <item>FINA, OIB 85821130368</item>
      <item>ISKON INTERNET d.d., OIB 36779353407</item>
      <item>PROTEKTOR d.o.o., OIB 25350611899</item>
      <item>POREZNA UPRAVA, OIB 18683136487</item>
      <item>Ivan Šaškor, OIB 06619569639</item>
    </derivirana_varijabla>
  </DomainObject.Predmet.StrankaListNazivFormatedOIB>
  <DomainObject.Predmet.ProtuStrankaListFormated>
    <izvorni_sadrzaj>
      <item>CYGNUS za poslovna rješenja i savjetovanje, društvo s ograničenom odgovornošću "u stečaju"</item>
    </izvorni_sadrzaj>
    <derivirana_varijabla naziv="DomainObject.Predmet.ProtuStrankaListFormated_1">
      <item>CYGNUS za poslovna rješenja i savjetovanje, društvo s ograničenom odgovornošću "u stečaju"</item>
    </derivirana_varijabla>
  </DomainObject.Predmet.ProtuStrankaListFormated>
  <DomainObject.Predmet.ProtuStrankaListFormatedOIB>
    <izvorni_sadrzaj>
      <item>CYGNUS za poslovna rješenja i savjetovanje, društvo s ograničenom odgovornošću "u stečaju", OIB 99603238501</item>
    </izvorni_sadrzaj>
    <derivirana_varijabla naziv="DomainObject.Predmet.ProtuStrankaListFormatedOIB_1">
      <item>CYGNUS za poslovna rješenja i savjetovanje, društvo s ograničenom odgovornošću "u stečaju", OIB 99603238501</item>
    </derivirana_varijabla>
  </DomainObject.Predmet.ProtuStrankaListFormatedOIB>
  <DomainObject.Predmet.ProtuStrankaListFormatedWithAdress>
    <izvorni_sadrzaj>
      <item>CYGNUS za poslovna rješenja i savjetovanje, društvo s ograničenom odgovornošću "u stečaju", Ćiril-Metodova 20, 21000 Split</item>
    </izvorni_sadrzaj>
    <derivirana_varijabla naziv="DomainObject.Predmet.ProtuStrankaListFormatedWithAdress_1">
      <item>CYGNUS za poslovna rješenja i savjetovanje, društvo s ograničenom odgovornošću "u stečaju", Ćiril-Metodova 20, 21000 Split</item>
    </derivirana_varijabla>
  </DomainObject.Predmet.ProtuStrankaListFormatedWithAdress>
  <DomainObject.Predmet.ProtuStrankaListFormatedWithAdressOIB>
    <izvorni_sadrzaj>
      <item>CYGNUS za poslovna rješenja i savjetovanje, društvo s ograničenom odgovornošću "u stečaju", OIB 99603238501, Ćiril-Metodova 20, 21000 Split</item>
    </izvorni_sadrzaj>
    <derivirana_varijabla naziv="DomainObject.Predmet.ProtuStrankaListFormatedWithAdressOIB_1">
      <item>CYGNUS za poslovna rješenja i savjetovanje, društvo s ograničenom odgovornošću "u stečaju", OIB 99603238501, Ćiril-Metodova 20, 21000 Split</item>
    </derivirana_varijabla>
  </DomainObject.Predmet.ProtuStrankaListFormatedWithAdressOIB>
  <DomainObject.Predmet.ProtuStrankaListNazivFormated>
    <izvorni_sadrzaj>
      <item>CYGNUS za poslovna rješenja i savjetovanje, društvo s ograničenom odgovornošću "u stečaju"</item>
    </izvorni_sadrzaj>
    <derivirana_varijabla naziv="DomainObject.Predmet.ProtuStrankaListNazivFormated_1">
      <item>CYGNUS za poslovna rješenja i savjetovanje, društvo s ograničenom odgovornošću "u stečaju"</item>
    </derivirana_varijabla>
  </DomainObject.Predmet.ProtuStrankaListNazivFormated>
  <DomainObject.Predmet.ProtuStrankaListNazivFormatedOIB>
    <izvorni_sadrzaj>
      <item>CYGNUS za poslovna rješenja i savjetovanje, društvo s ograničenom odgovornošću "u stečaju", OIB 99603238501</item>
    </izvorni_sadrzaj>
    <derivirana_varijabla naziv="DomainObject.Predmet.ProtuStrankaListNazivFormatedOIB_1">
      <item>CYGNUS za poslovna rješenja i savjetovanje, društvo s ograničenom odgovornošću "u stečaju", OIB 99603238501</item>
    </derivirana_varijabla>
  </DomainObject.Predmet.ProtuStrankaListNazivFormatedOIB>
  <DomainObject.Predmet.OstaliListFormated>
    <izvorni_sadrzaj>
      <item>Ankica Čenić</item>
    </izvorni_sadrzaj>
    <derivirana_varijabla naziv="DomainObject.Predmet.OstaliListFormated_1">
      <item>Ankica Čenić</item>
    </derivirana_varijabla>
  </DomainObject.Predmet.OstaliListFormated>
  <DomainObject.Predmet.OstaliListFormatedOIB>
    <izvorni_sadrzaj>
      <item>Ankica Čenić, OIB 67541309757</item>
    </izvorni_sadrzaj>
    <derivirana_varijabla naziv="DomainObject.Predmet.OstaliListFormatedOIB_1">
      <item>Ankica Čenić, OIB 67541309757</item>
    </derivirana_varijabla>
  </DomainObject.Predmet.OstaliListFormatedOIB>
  <DomainObject.Predmet.OstaliListFormatedWithAdress>
    <izvorni_sadrzaj>
      <item>Ankica Čenić, Pupačićeva 1/3, 21000 Split</item>
    </izvorni_sadrzaj>
    <derivirana_varijabla naziv="DomainObject.Predmet.OstaliListFormatedWithAdress_1">
      <item>Ankica Čenić, Pupačićeva 1/3, 21000 Split</item>
    </derivirana_varijabla>
  </DomainObject.Predmet.OstaliListFormatedWithAdress>
  <DomainObject.Predmet.OstaliListFormatedWithAdressOIB>
    <izvorni_sadrzaj>
      <item>Ankica Čenić, OIB 67541309757, Pupačićeva 1/3, 21000 Split</item>
    </izvorni_sadrzaj>
    <derivirana_varijabla naziv="DomainObject.Predmet.OstaliListFormatedWithAdressOIB_1">
      <item>Ankica Čenić, OIB 67541309757, Pupačićeva 1/3, 21000 Split</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 OIB 67541309757</item>
    </izvorni_sadrzaj>
    <derivirana_varijabla naziv="DomainObject.Predmet.OstaliListNazivFormatedOIB_1">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Ivan Šaškor i dr.</izvorni_sadrzaj>
    <derivirana_varijabla naziv="DomainObject.Predmet.StrankaIDrugi_1">Ivan Šaškor i dr.</derivirana_varijabla>
  </DomainObject.Predmet.StrankaIDrugi>
  <DomainObject.Predmet.ProtustrankaIDrugi>
    <izvorni_sadrzaj>CYGNUS za poslovna rješenja i savjetovanje, društvo s ograničenom odgovornošću "u stečaju"</izvorni_sadrzaj>
    <derivirana_varijabla naziv="DomainObject.Predmet.ProtustrankaIDrugi_1">CYGNUS za poslovna rješenja i savjetovanje, društvo s ograničenom odgovornošću "u stečaju"</derivirana_varijabla>
  </DomainObject.Predmet.ProtustrankaIDrugi>
  <DomainObject.Predmet.StrankaIDrugiAdressOIB>
    <izvorni_sadrzaj>Ivan Šaškor, OIB 06619569639, Svetog Josipa 7, 21311 Stobreč i dr.</izvorni_sadrzaj>
    <derivirana_varijabla naziv="DomainObject.Predmet.StrankaIDrugiAdressOIB_1">Ivan Šaškor, OIB 06619569639, Svetog Josipa 7, 21311 Stobreč i dr.</derivirana_varijabla>
  </DomainObject.Predmet.StrankaIDrugiAdressOIB>
  <DomainObject.Predmet.ProtustrankaIDrugiAdressOIB>
    <izvorni_sadrzaj>CYGNUS za poslovna rješenja i savjetovanje, društvo s ograničenom odgovornošću "u stečaju", OIB 99603238501, Ćiril-Metodova 20, 21000 Split</izvorni_sadrzaj>
    <derivirana_varijabla naziv="DomainObject.Predmet.ProtustrankaIDrugiAdressOIB_1">CYGNUS za poslovna rješenja i savjetovanje, društvo s ograničenom odgovornošću "u stečaju", OIB 99603238501, Ćiril-Metodova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MARINOVIĆ</item>
      <item>CYGNUS za poslovna rješenja i savjetovanje, društvo s ograničenom odgovornošću "u stečaju"</item>
      <item>FINA</item>
      <item>ISKON INTERNET d.d.</item>
      <item>PROTEKTOR d.o.o.</item>
      <item>POREZNA UPRAVA</item>
      <item>Ivan Šaškor</item>
      <item>Ankica Čenić</item>
    </izvorni_sadrzaj>
    <derivirana_varijabla naziv="DomainObject.Predmet.SudioniciListNaziv_1">
      <item>GORAN MARINOVIĆ</item>
      <item>CYGNUS za poslovna rješenja i savjetovanje, društvo s ograničenom odgovornošću "u stečaju"</item>
      <item>FINA</item>
      <item>ISKON INTERNET d.d.</item>
      <item>PROTEKTOR d.o.o.</item>
      <item>POREZNA UPRAVA</item>
      <item>Ivan Šaškor</item>
      <item>Ankica Čenić</item>
    </derivirana_varijabla>
  </DomainObject.Predmet.SudioniciListNaziv>
  <DomainObject.Predmet.SudioniciListAdressOIB>
    <izvorni_sadrzaj>
      <item>GORAN MARINOVIĆ, OIB 44601981160, I. Pavla II br.13,OTOK</item>
      <item>CYGNUS za poslovna rješenja i savjetovanje, društvo s ograničenom odgovornošću "u stečaju", OIB 99603238501, Ćiril-Metodova 20,21000 Split</item>
      <item>FINA, OIB 85821130368, 21000 Split</item>
      <item>ISKON INTERNET d.d., OIB 36779353407, Garićgradska 18,10000 Zagreb</item>
      <item>PROTEKTOR d.o.o., OIB 25350611899, Augusta Šenoe 18,21000 Split</item>
      <item>POREZNA UPRAVA, OIB 18683136487, 21000 Split</item>
      <item>Ivan Šaškor, OIB 06619569639, Svetog Josipa 7,21311 Stobreč</item>
      <item>Ankica Čenić, OIB 67541309757, Pupačićeva 1/3,21000 Split</item>
    </izvorni_sadrzaj>
    <derivirana_varijabla naziv="DomainObject.Predmet.SudioniciListAdressOIB_1">
      <item>GORAN MARINOVIĆ, OIB 44601981160, I. Pavla II br.13,OTOK</item>
      <item>CYGNUS za poslovna rješenja i savjetovanje, društvo s ograničenom odgovornošću "u stečaju", OIB 99603238501, Ćiril-Metodova 20,21000 Split</item>
      <item>FINA, OIB 85821130368, 21000 Split</item>
      <item>ISKON INTERNET d.d., OIB 36779353407, Garićgradska 18,10000 Zagreb</item>
      <item>PROTEKTOR d.o.o., OIB 25350611899, Augusta Šenoe 18,21000 Split</item>
      <item>POREZNA UPRAVA, OIB 18683136487, 21000 Split</item>
      <item>Ivan Šaškor, OIB 06619569639, Svetog Josipa 7,21311 Stobreč</item>
      <item>Ankica Čenić, OIB 67541309757, Pupačićeva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44601981160</item>
      <item>, OIB 99603238501</item>
      <item>, OIB 85821130368</item>
      <item>, OIB 36779353407</item>
      <item>, OIB 25350611899</item>
      <item>, OIB 18683136487</item>
      <item>, OIB 06619569639</item>
      <item>, OIB 67541309757</item>
    </izvorni_sadrzaj>
    <derivirana_varijabla naziv="DomainObject.Predmet.SudioniciListNazivOIB_1">
      <item>, OIB 44601981160</item>
      <item>, OIB 99603238501</item>
      <item>, OIB 85821130368</item>
      <item>, OIB 36779353407</item>
      <item>, OIB 25350611899</item>
      <item>, OIB 18683136487</item>
      <item>, OIB 06619569639</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212</properties:Words>
  <properties:Characters>1113</properties:Characters>
  <properties:Lines>46</properties:Lines>
  <properties:Paragraphs>21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2016-09-22T07:27:00Z</dcterms:created>
  <dc:creator>Velimir Vuković</dc:creator>
  <cp:lastModifiedBy>Velimir Vuković</cp:lastModifiedBy>
  <cp:lastPrinted>2016-09-22T07:39:00Z</cp:lastPrinted>
  <dcterms:modified xmlns:xsi="http://www.w3.org/2001/XMLSchema-instance" xsi:type="dcterms:W3CDTF">2016-09-22T07:41:00Z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