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7e2f" w14:paraId="24b7e2f" w:rsidRDefault="00AE649C" w:rsidP="00FA5B5E" w:rsidR="00AE649C" w:rsidRPr="00B76F3C">
      <w:pPr>
        <w:pStyle w:val="Naslov3"/>
        <w15:collapsed w:val="false"/>
      </w:pPr>
    </w:p>
    <w:p w:rsidRDefault="001149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149B7" w:rsidP="001149B7" w:rsidR="001149B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St-197/2016-2.</w:t>
      </w:r>
    </w:p>
    <w:p w:rsidRDefault="001149B7" w:rsidP="001149B7" w:rsidR="001149B7">
      <w:pPr>
        <w:outlineLvl w:val="0"/>
        <w:rPr>
          <w:rFonts w:cs="Arial" w:hAnsi="Arial" w:ascii="Arial"/>
          <w:noProof/>
        </w:rPr>
      </w:pPr>
    </w:p>
    <w:p w:rsidRDefault="001149B7" w:rsidP="001149B7" w:rsidR="001149B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149B7" w:rsidP="001149B7" w:rsidR="001149B7">
      <w:pPr>
        <w:rPr>
          <w:rFonts w:cs="Arial" w:hAnsi="Arial" w:ascii="Arial"/>
          <w:b/>
          <w:noProof/>
        </w:rPr>
      </w:pPr>
    </w:p>
    <w:p w:rsidRDefault="001149B7" w:rsidP="001149B7" w:rsidR="001149B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149B7" w:rsidP="001149B7" w:rsidR="001149B7">
      <w:pPr>
        <w:outlineLvl w:val="0"/>
        <w:rPr>
          <w:rFonts w:cs="Arial" w:hAnsi="Arial" w:ascii="Arial"/>
          <w:noProof/>
        </w:rPr>
      </w:pP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FIRST SHOP d.o.o. za trgovinu i usluge iz Bjelovara, Trg hrvatskih branitelja 11, MBS 010092970, OIB 33296589439, d</w:t>
      </w:r>
      <w:r>
        <w:rPr>
          <w:rFonts w:cs="Arial" w:hAnsi="Arial" w:ascii="Arial"/>
          <w:noProof/>
        </w:rPr>
        <w:t>ana 29. ožujka 2016. godine</w:t>
      </w:r>
    </w:p>
    <w:p w:rsidRDefault="001149B7" w:rsidP="001149B7" w:rsidR="001149B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149B7" w:rsidP="001149B7" w:rsidR="001149B7">
      <w:pPr>
        <w:jc w:val="center"/>
        <w:rPr>
          <w:rFonts w:cs="Arial" w:hAnsi="Arial" w:ascii="Arial"/>
        </w:rPr>
      </w:pPr>
    </w:p>
    <w:p w:rsidRDefault="001149B7" w:rsidP="001149B7" w:rsidR="001149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FIRST SHOP d.o.o. za trgovinu i usluge iz Bjelovara, Trg hrvatskih branitelja 11, MBS 010092970, OIB 33296589439.</w:t>
      </w:r>
    </w:p>
    <w:p w:rsidRDefault="001149B7" w:rsidP="001149B7" w:rsidR="001149B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FIRST SHOP d.o.o. za trgovinu i usluge iz Bjelovara, Trg hrvatskih branitelja 11, MBS 010092970, OIB 33296589439, p</w:t>
      </w:r>
      <w:r>
        <w:rPr>
          <w:rFonts w:cs="Arial" w:hAnsi="Arial" w:ascii="Arial"/>
          <w:noProof/>
        </w:rPr>
        <w:t>ostavlja se privremeni stečajni upravitelj.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PERICA MEDAKOVIĆ iz Daruvara, Ivana Mažuranića 2/d, OIB 37577204378. 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svibnja 2016. u 13,00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Želimir Polaček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1149B7" w:rsidP="001149B7" w:rsidR="001149B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1149B7" w:rsidP="001149B7" w:rsidR="001149B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149B7" w:rsidP="001149B7" w:rsidR="001149B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149B7" w:rsidP="001149B7" w:rsidR="001149B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14. ožujka 2016. dužnik u Očevidniku redoslijeda osnova za plaćanje ima evidentirane neizvršene osnove za plaćanje u neprekinutom razdoblju od  120 dana, u ukupnom iznosu od 13.534,86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149B7" w:rsidP="001149B7" w:rsidR="001149B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1149B7" w:rsidP="001149B7" w:rsidR="001149B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1149B7" w:rsidP="001149B7" w:rsidR="001149B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Bjelovaru, 29. ožujka 2016. godine</w:t>
      </w:r>
    </w:p>
    <w:p w:rsidRDefault="001149B7" w:rsidP="001149B7" w:rsidR="001149B7">
      <w:pPr>
        <w:jc w:val="both"/>
        <w:rPr>
          <w:rFonts w:cs="Arial" w:hAnsi="Arial" w:ascii="Arial"/>
          <w:noProof/>
        </w:rPr>
      </w:pPr>
    </w:p>
    <w:p w:rsidRDefault="001149B7" w:rsidP="001149B7" w:rsidR="001149B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149B7" w:rsidP="001149B7" w:rsidR="001149B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149B7" w:rsidP="001149B7" w:rsidR="001149B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1149B7" w:rsidP="001149B7" w:rsidR="001149B7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1149B7" w:rsidP="001149B7" w:rsidR="001149B7">
      <w:pPr>
        <w:jc w:val="both"/>
        <w:rPr>
          <w:rFonts w:cs="Arial" w:hAnsi="Arial" w:ascii="Arial"/>
          <w:noProof/>
        </w:rPr>
      </w:pP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149B7" w:rsidP="001149B7" w:rsidR="001149B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</w:t>
      </w:r>
    </w:p>
    <w:p w:rsidRDefault="001149B7" w:rsidP="001149B7" w:rsidR="001149B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1149B7" w:rsidP="001149B7" w:rsidR="001149B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149B7" w:rsidP="001149B7" w:rsidR="001149B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Bj.29.3.2016.g.</w:t>
      </w:r>
    </w:p>
    <w:p w:rsidRDefault="001149B7" w:rsidP="001149B7" w:rsidR="001149B7">
      <w:pPr>
        <w:rPr>
          <w:rFonts w:cs="Arial" w:hAnsi="Arial" w:ascii="Arial"/>
        </w:rPr>
      </w:pPr>
    </w:p>
    <w:p w:rsidRDefault="001149B7" w:rsidP="001149B7" w:rsidR="001149B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9B7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33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St-197/2016-2</izvorni_sadrzaj>
    <derivirana_varijabla naziv="DomainObject.Oznaka_1">St-197/2016-2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SHOP jednostavno društvo s ograničenom odgovornošću za trgovinu i usluge, Bjelovar zastupanog po punomoćniku Želimir Polaček</izvorni_sadrzaj>
    <derivirana_varijabla naziv="DomainObject.Predmet.ProtustrankaFormated_1">  FIRST SHOP jednostavno društvo s ograničenom odgovornošću za trgovinu i usluge, Bjelovar zastupanog po punomoćniku Želimir Polaček</derivirana_varijabla>
  </DomainObject.Predmet.ProtustrankaFormated>
  <DomainObject.Predmet.ProtustrankaFormatedOIB>
    <izvorni_sadrzaj>  FIRST SHOP jednostavno društvo s ograničenom odgovornošću za trgovinu i usluge, Bjelovar, OIB 33296589439 zastupanog po punomoćniku Želimir Polaček</izvorni_sadrzaj>
    <derivirana_varijabla naziv="DomainObject.Predmet.ProtustrankaFormatedOIB_1">  FIRST SHOP jednostavno društvo s ograničenom odgovornošću za trgovinu i usluge, Bjelovar, OIB 33296589439 zastupanog po punomoćniku Želimir Polaček</derivirana_varijabla>
  </DomainObject.Predmet.ProtustrankaFormatedOIB>
  <DomainObject.Predmet.ProtustrankaFormatedWithAdress>
    <izvorni_sadrzaj> FIRST SHOP jednostavno društvo s ograničenom odgovornošću za trgovinu i usluge, Bjelovar, Trg hrvatskih branitelja 11, 43000 Bjelovar zastupanog po punomoćniku Želimir Polaček</izvorni_sadrzaj>
    <derivirana_varijabla naziv="DomainObject.Predmet.ProtustrankaFormatedWithAdress_1"> FIRST SHOP jednostavno društvo s ograničenom odgovornošću za trgovinu i usluge, Bjelovar, Trg hrvatskih branitelja 11, 43000 Bjelovar zastupanog po punomoćniku Želimir Polaček</derivirana_varijabla>
  </DomainObject.Predmet.ProtustrankaFormatedWithAdress>
  <DomainObject.Predmet.ProtustrankaFormatedWithAdressOIB>
    <izvorni_sadrzaj> FIRST SHOP jednostavno društvo s ograničenom odgovornošću za trgovinu i usluge, Bjelovar, OIB 33296589439, Trg hrvatskih branitelja 11, 43000 Bjelovar zastupanog po punomoćniku Želimir Polaček</izvorni_sadrzaj>
    <derivirana_varijabla naziv="DomainObject.Predmet.ProtustrankaFormatedWithAdressOIB_1"> FIRST SHOP jednostavno društvo s ograničenom odgovornošću za trgovinu i usluge, Bjelovar, OIB 33296589439, Trg hrvatskih branitelja 11, 43000 Bjelovar zastupanog po punomoćniku Želimir Polaček</derivirana_varijabla>
  </DomainObject.Predmet.ProtustrankaFormatedWithAdressOIB>
  <DomainObject.Predmet.ProtustrankaWithAdress>
    <izvorni_sadrzaj>FIRST SHOP jednostavno društvo s ograničenom odgovornošću za trgovinu i usluge, Bjelovar Trg hrvatskih branitelja 11, 43000 Bjelovar</izvorni_sadrzaj>
    <derivirana_varijabla naziv="DomainObject.Predmet.ProtustrankaWithAdress_1">FIRST SHOP jednostavno društvo s ograničenom odgovornošću za trgovinu i usluge, Bjelovar Trg hrvatskih branitelja 11, 43000 Bjelovar</derivirana_varijabla>
  </DomainObject.Predmet.ProtustrankaWithAdress>
  <DomainObject.Predmet.ProtustrankaWithAdressOIB>
    <izvorni_sadrzaj>FIRST SHOP jednostavno društvo s ograničenom odgovornošću za trgovinu i usluge, Bjelovar, OIB 33296589439, Trg hrvatskih branitelja 11, 43000 Bjelovar</izvorni_sadrzaj>
    <derivirana_varijabla naziv="DomainObject.Predmet.ProtustrankaWithAdressOIB_1">FIRST SHOP jednostavno društvo s ograničenom odgovornošću za trgovinu i usluge, Bjelovar, OIB 33296589439, Trg hrvatskih branitelja 11, 43000 Bjelovar</derivirana_varijabla>
  </DomainObject.Predmet.ProtustrankaWithAdressOIB>
  <DomainObject.Predmet.ProtustrankaNazivFormated>
    <izvorni_sadrzaj>FIRST SHOP jednostavno društvo s ograničenom odgovornošću za trgovinu i usluge, Bjelovar</izvorni_sadrzaj>
    <derivirana_varijabla naziv="DomainObject.Predmet.ProtustrankaNazivFormated_1">FIRST SHOP jednostavno društvo s ograničenom odgovornošću za trgovinu i usluge, Bjelovar</derivirana_varijabla>
  </DomainObject.Predmet.ProtustrankaNazivFormated>
  <DomainObject.Predmet.ProtustrankaNazivFormatedOIB>
    <izvorni_sadrzaj>FIRST SHOP jednostavno društvo s ograničenom odgovornošću za trgovinu i usluge, Bjelovar, OIB 33296589439</izvorni_sadrzaj>
    <derivirana_varijabla naziv="DomainObject.Predmet.ProtustrankaNazivFormatedOIB_1">FIRST SHOP jednostavno društvo s ograničenom odgovornošću za trgovinu i usluge, Bjelovar, OIB 33296589439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FIRST SHOP jednostavno društvo s ograničenom odgovornošću za trgovinu i usluge, Bjelovar zastupanog po punomoćniku Želimir Polaček</item>
    </izvorni_sadrzaj>
    <derivirana_varijabla naziv="DomainObject.Predmet.ProtuStrankaListFormated_1">
      <item>FIRST SHOP jednostavno društvo s ograničenom odgovornošću za trgovinu i usluge, Bjelovar zastupanog po punomoćniku Želimir Polaček</item>
    </derivirana_varijabla>
  </DomainObject.Predmet.ProtuStrankaListFormated>
  <DomainObject.Predmet.ProtuStrankaListFormatedOIB>
    <izvorni_sadrzaj>
      <item>FIRST SHOP jednostavno društvo s ograničenom odgovornošću za trgovinu i usluge, Bjelovar, OIB 33296589439 zastupanog po punomoćniku Želimir Polaček</item>
    </izvorni_sadrzaj>
    <derivirana_varijabla naziv="DomainObject.Predmet.ProtuStrankaListFormatedOIB_1">
      <item>FIRST SHOP jednostavno društvo s ograničenom odgovornošću za trgovinu i usluge, Bjelovar, OIB 33296589439 zastupanog po punomoćniku Želimir Polaček</item>
    </derivirana_varijabla>
  </DomainObject.Predmet.ProtuStrankaListFormatedOIB>
  <DomainObject.Predmet.ProtuStrankaListFormatedWithAdress>
    <izvorni_sadrzaj>
      <item>FIRST SHOP jednostavno društvo s ograničenom odgovornošću za trgovinu i usluge, Bjelovar, Trg hrvatskih branitelja 11, 43000 Bjelovar zastupanog po punomoćniku Želimir Polaček</item>
    </izvorni_sadrzaj>
    <derivirana_varijabla naziv="DomainObject.Predmet.ProtuStrankaListFormatedWithAdress_1">
      <item>FIRST SHOP jednostavno društvo s ograničenom odgovornošću za trgovinu i usluge, Bjelovar, Trg hrvatskih branitelja 11, 43000 Bjelovar zastupanog po punomoćniku Želimir Polaček</item>
    </derivirana_varijabla>
  </DomainObject.Predmet.ProtuStrankaListFormatedWithAdress>
  <DomainObject.Predmet.ProtuStrankaListFormatedWithAdressOIB>
    <izvorni_sadrzaj>
      <item>FIRST SHOP jednostavno društvo s ograničenom odgovornošću za trgovinu i usluge, Bjelovar, OIB 33296589439, Trg hrvatskih branitelja 11, 43000 Bjelovar zastupanog po punomoćniku Želimir Polaček</item>
    </izvorni_sadrzaj>
    <derivirana_varijabla naziv="DomainObject.Predmet.ProtuStrankaListFormatedWithAdressOIB_1">
      <item>FIRST SHOP jednostavno društvo s ograničenom odgovornošću za trgovinu i usluge, Bjelovar, OIB 33296589439, Trg hrvatskih branitelja 11, 43000 Bjelovar zastupanog po punomoćniku Želimir Polaček</item>
    </derivirana_varijabla>
  </DomainObject.Predmet.ProtuStrankaListFormatedWithAdressOIB>
  <DomainObject.Predmet.ProtuStrankaListNazivFormated>
    <izvorni_sadrzaj>
      <item>FIRST SHOP jednostavno društvo s ograničenom odgovornošću za trgovinu i usluge, Bjelovar</item>
    </izvorni_sadrzaj>
    <derivirana_varijabla naziv="DomainObject.Predmet.ProtuStrankaListNazivFormated_1">
      <item>FIRST SHOP jednostavno društvo s ograničenom odgovornošću za trgovinu i usluge, Bjelovar</item>
    </derivirana_varijabla>
  </DomainObject.Predmet.ProtuStrankaListNazivFormated>
  <DomainObject.Predmet.ProtuStrankaListNazivFormatedOIB>
    <izvorni_sadrzaj>
      <item>FIRST SHOP jednostavno društvo s ograničenom odgovornošću za trgovinu i usluge, Bjelovar, OIB 33296589439</item>
    </izvorni_sadrzaj>
    <derivirana_varijabla naziv="DomainObject.Predmet.ProtuStrankaListNazivFormatedOIB_1">
      <item>FIRST SHOP jednostavno društvo s ograničenom odgovornošću za trgovinu i usluge, Bjelovar, OIB 33296589439</item>
    </derivirana_varijabla>
  </DomainObject.Predmet.ProtuStrankaListNazivFormatedOIB>
  <DomainObject.Predmet.OstaliListFormated>
    <izvorni_sadrzaj>
      <item>Želimir Polaček punomoćnik sudionika u postupku FIRST SHOP jednostavno društvo s ograničenom odgovornošću za trgovinu i usluge, Bjelovar</item>
    </izvorni_sadrzaj>
    <derivirana_varijabla naziv="DomainObject.Predmet.OstaliListFormated_1">
      <item>Želimir Polaček punomoćnik sudionika u postupku FIRST SHOP jednostavno društvo s ograničenom odgovornošću za trgovinu i usluge, Bjelovar</item>
    </derivirana_varijabla>
  </DomainObject.Predmet.OstaliListFormated>
  <DomainObject.Predmet.OstaliListFormatedOIB>
    <izvorni_sadrzaj>
      <item>Želimir Polaček, OIB 18729532184 punomoćnik sudionika u postupku FIRST SHOP jednostavno društvo s ograničenom odgovornošću za trgovinu i usluge, Bjelovar</item>
    </izvorni_sadrzaj>
    <derivirana_varijabla naziv="DomainObject.Predmet.OstaliListFormatedOIB_1">
      <item>Želimir Polaček, OIB 18729532184 punomoćnik sudionika u postupku FIRST SHOP jednostavno društvo s ograničenom odgovornošću za trgovinu i usluge, Bjelovar</item>
    </derivirana_varijabla>
  </DomainObject.Predmet.OstaliListFormatedOIB>
  <DomainObject.Predmet.OstaliListFormatedWithAdress>
    <izvorni_sadrzaj>
      <item>Želimir Polaček, Milana Šufflaya 21/D., 43000 Bjelovar punomoćnik sudionika u postupku FIRST SHOP jednostavno društvo s ograničenom odgovornošću za trgovinu i usluge, Bjelovar</item>
    </izvorni_sadrzaj>
    <derivirana_varijabla naziv="DomainObject.Predmet.OstaliListFormatedWithAdress_1">
      <item>Želimir Polaček, Milana Šufflaya 21/D., 43000 Bjelovar punomoćnik sudionika u postupku FIRST SHOP jednostavno društvo s ograničenom odgovornošću za trgovinu i usluge, Bjelovar</item>
    </derivirana_varijabla>
  </DomainObject.Predmet.OstaliListFormatedWithAdress>
  <DomainObject.Predmet.OstaliListFormatedWithAdressOIB>
    <izvorni_sadrzaj>
      <item>Želimir Polaček, OIB 18729532184, Milana Šufflaya 21/D., 43000 Bjelovar punomoćnik sudionika u postupku FIRST SHOP jednostavno društvo s ograničenom odgovornošću za trgovinu i usluge, Bjelovar</item>
    </izvorni_sadrzaj>
    <derivirana_varijabla naziv="DomainObject.Predmet.OstaliListFormatedWithAdressOIB_1">
      <item>Želimir Polaček, OIB 18729532184, Milana Šufflaya 21/D., 43000 Bjelovar punomoćnik sudionika u postupku FIRST SHOP jednostavno društvo s ograničenom odgovornošću za trgovinu i usluge, Bjelovar</item>
    </derivirana_varijabla>
  </DomainObject.Predmet.OstaliListFormatedWithAdressOIB>
  <DomainObject.Predmet.OstaliListNazivFormated>
    <izvorni_sadrzaj>
      <item>Želimir Polaček</item>
    </izvorni_sadrzaj>
    <derivirana_varijabla naziv="DomainObject.Predmet.OstaliListNazivFormated_1">
      <item>Želimir Polaček</item>
    </derivirana_varijabla>
  </DomainObject.Predmet.OstaliListNazivFormated>
  <DomainObject.Predmet.OstaliListNazivFormatedOIB>
    <izvorni_sadrzaj>
      <item>Želimir Polaček, OIB 18729532184</item>
    </izvorni_sadrzaj>
    <derivirana_varijabla naziv="DomainObject.Predmet.OstaliListNazivFormatedOIB_1">
      <item>Želimir Polaček, OIB 18729532184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St-197/2016-2</izvorni_sadrzaj>
    <derivirana_varijabla naziv="DomainObject.PoslovniBrojDokumenta_1">St-197/2016-2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FIRST SHOP jednostavno društvo s ograničenom odgovornošću za trgovinu i usluge, Bjelovar</izvorni_sadrzaj>
    <derivirana_varijabla naziv="DomainObject.Predmet.ProtustrankaIDrugi_1">FIRST SHOP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FIRST SHOP jednostavno društvo s ograničenom odgovornošću za trgovinu i usluge, Bjelovar, OIB 33296589439, Trg hrvatskih branitelja 11, 43000 Bjelovar</izvorni_sadrzaj>
    <derivirana_varijabla naziv="DomainObject.Predmet.ProtustrankaIDrugiAdressOIB_1">FIRST SHOP jednostavno društvo s ograničenom odgovornošću za trgovinu i usluge, Bjelovar, OIB 33296589439, Trg hrvatskih branitelja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FIRST SHOP jednostavno društvo s ograničenom odgovornošću za trgovinu i usluge, Bjelovar</item>
      <item>Želimir Polaček</item>
    </izvorni_sadrzaj>
    <derivirana_varijabla naziv="DomainObject.Predmet.SudioniciListNaziv_1">
      <item>FINA, RC ZAGREB, Podružnica Bjelovar</item>
      <item>FIRST SHOP jednostavno društvo s ograničenom odgovornošću za trgovinu i usluge, Bjelovar</item>
      <item>Želimir Polaček</item>
    </derivirana_varijabla>
  </DomainObject.Predmet.SudioniciListNaziv>
  <DomainObject.Predmet.SudioniciListAdressOIB>
    <izvorni_sadrzaj>
      <item>FINA, RC ZAGREB, Podružnica Bjelovar, OIB 85821130368, F. Supila 4,43000 Bjelovar</item>
      <item>FIRST SHOP jednostavno društvo s ograničenom odgovornošću za trgovinu i usluge, Bjelovar, OIB 33296589439, Trg hrvatskih branitelja 11,43000 Bjelovar</item>
      <item>Želimir Polaček, OIB 18729532184, Milana Šufflaya 21/D.,43000 Bjelovar</item>
    </izvorni_sadrzaj>
    <derivirana_varijabla naziv="DomainObject.Predmet.SudioniciListAdressOIB_1">
      <item>FINA, RC ZAGREB, Podružnica Bjelovar, OIB 85821130368, F. Supila 4,43000 Bjelovar</item>
      <item>FIRST SHOP jednostavno društvo s ograničenom odgovornošću za trgovinu i usluge, Bjelovar, OIB 33296589439, Trg hrvatskih branitelja 11,43000 Bjelovar</item>
      <item>Želimir Polaček, OIB 18729532184, Milana Šufflaya 21/D.,43000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6F298-0AF4-422E-B1D8-61DE70F08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3525</properties:Characters>
  <properties:Lines>92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