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084A67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</w:t>
            </w:r>
            <w:r w:rsidR="00084A67">
              <w:rPr>
                <w:noProof/>
                <w:sz w:val="24"/>
              </w:rPr>
              <w:t>28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6d26f79" w14:paraId="6d26f79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26385E">
        <w:t>JANČICA j.d.o.o., OIB: 98824284851, Drvenik, Donja Vala 179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6385E" w:rsidRPr="0026385E">
        <w:t>JANČICA j.d.o.o., OIB: 98824284851, Drvenik, Donja Vala 179</w:t>
      </w:r>
      <w:r w:rsidR="0098194D">
        <w:t xml:space="preserve">, </w:t>
      </w:r>
      <w:r>
        <w:t xml:space="preserve">na dan </w:t>
      </w:r>
      <w:r w:rsidR="0026385E">
        <w:t>2. veljače</w:t>
      </w:r>
      <w:r w:rsidR="00B554BD">
        <w:t xml:space="preserve">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26385E">
        <w:t>38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26385E">
        <w:t>107.583,32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5577F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E6D83"/>
    <w:rsid w:val="001700A0"/>
    <w:rsid w:val="0026385E"/>
    <w:rsid w:val="00377C99"/>
    <w:rsid w:val="003C2F22"/>
    <w:rsid w:val="00417EA6"/>
    <w:rsid w:val="004A47C9"/>
    <w:rsid w:val="0060211C"/>
    <w:rsid w:val="0071519E"/>
    <w:rsid w:val="00751BA8"/>
    <w:rsid w:val="00781AFF"/>
    <w:rsid w:val="007A6838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B46C21"/>
    <w:rsid w:val="00B554BD"/>
    <w:rsid w:val="00B7506F"/>
    <w:rsid w:val="00D8632A"/>
    <w:rsid w:val="00DC527E"/>
    <w:rsid w:val="00DD0D50"/>
    <w:rsid w:val="00E5577F"/>
    <w:rsid w:val="00E6798D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77F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77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77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77F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77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77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JANČICA turistička agencija jednostavno društvo s ograničenom odgovornošću za ugostiteljstvo i usluge</izvorni_sadrzaj>
    <derivirana_varijabla naziv="DomainObject.Predmet.ProtustrankaFormated_1">  JANČICA turistička agencija jednostavno društvo s ograničenom odgovornošću za ugostiteljstvo i usluge</derivirana_varijabla>
  </DomainObject.Predmet.ProtustrankaFormated>
  <DomainObject.Predmet.ProtustrankaFormatedOIB>
    <izvorni_sadrzaj>  JANČICA turistička agencija jednostavno društvo s ograničenom odgovornošću za ugostiteljstvo i usluge, OIB 98824284851</izvorni_sadrzaj>
    <derivirana_varijabla naziv="DomainObject.Predmet.ProtustrankaFormatedOIB_1">  JANČICA turistička agencija jednostavno društvo s ograničenom odgovornošću za ugostiteljstvo i usluge, OIB 98824284851</derivirana_varijabla>
  </DomainObject.Predmet.ProtustrankaFormatedOIB>
  <DomainObject.Predmet.ProtustrankaFormatedWithAdress>
    <izvorni_sadrzaj> JANČICA turistička agencija jednostavno društvo s ograničenom odgovornošću za ugostiteljstvo i usluge, Donja vala 179, 21334 Drvenik</izvorni_sadrzaj>
    <derivirana_varijabla naziv="DomainObject.Predmet.ProtustrankaFormatedWithAdress_1"> JANČICA turistička agencija jednostavno društvo s ograničenom odgovornošću za ugostiteljstvo i usluge, Donja vala 179, 21334 Drvenik</derivirana_varijabla>
  </DomainObject.Predmet.ProtustrankaFormatedWithAdress>
  <DomainObject.Predmet.ProtustrankaFormatedWithAdressOIB>
    <izvorni_sadrzaj> JANČICA turistička agencija jednostavno društvo s ograničenom odgovornošću za ugostiteljstvo i usluge, OIB 98824284851, Donja vala 179, 21334 Drvenik</izvorni_sadrzaj>
    <derivirana_varijabla naziv="DomainObject.Predmet.ProtustrankaFormatedWithAdressOIB_1"> JANČICA turistička agencija jednostavno društvo s ograničenom odgovornošću za ugostiteljstvo i usluge, OIB 98824284851, Donja vala 179, 21334 Drvenik</derivirana_varijabla>
  </DomainObject.Predmet.ProtustrankaFormatedWithAdressOIB>
  <DomainObject.Predmet.ProtustrankaWithAdress>
    <izvorni_sadrzaj>JANČICA turistička agencija jednostavno društvo s ograničenom odgovornošću za ugostiteljstvo i usluge Donja vala 179, 21334 Drvenik</izvorni_sadrzaj>
    <derivirana_varijabla naziv="DomainObject.Predmet.ProtustrankaWithAdress_1">JANČICA turistička agencija jednostavno društvo s ograničenom odgovornošću za ugostiteljstvo i usluge Donja vala 179, 21334 Drvenik</derivirana_varijabla>
  </DomainObject.Predmet.ProtustrankaWithAdress>
  <DomainObject.Predmet.ProtustrankaWithAdressOIB>
    <izvorni_sadrzaj>JANČICA turistička agencija jednostavno društvo s ograničenom odgovornošću za ugostiteljstvo i usluge, OIB 98824284851, Donja vala 179, 21334 Drvenik</izvorni_sadrzaj>
    <derivirana_varijabla naziv="DomainObject.Predmet.ProtustrankaWithAdressOIB_1">JANČICA turistička agencija jednostavno društvo s ograničenom odgovornošću za ugostiteljstvo i usluge, OIB 98824284851, Donja vala 179, 21334 Drvenik</derivirana_varijabla>
  </DomainObject.Predmet.ProtustrankaWithAdressOIB>
  <DomainObject.Predmet.ProtustrankaNazivFormated>
    <izvorni_sadrzaj>JANČICA turistička agencija jednostavno društvo s ograničenom odgovornošću za ugostiteljstvo i usluge</izvorni_sadrzaj>
    <derivirana_varijabla naziv="DomainObject.Predmet.ProtustrankaNazivFormated_1">JANČICA turistička agencija jednostavno društvo s ograničenom odgovornošću za ugostiteljstvo i usluge</derivirana_varijabla>
  </DomainObject.Predmet.ProtustrankaNazivFormated>
  <DomainObject.Predmet.ProtustrankaNazivFormatedOIB>
    <izvorni_sadrzaj>JANČICA turistička agencija jednostavno društvo s ograničenom odgovornošću za ugostiteljstvo i usluge, OIB 98824284851</izvorni_sadrzaj>
    <derivirana_varijabla naziv="DomainObject.Predmet.ProtustrankaNazivFormatedOIB_1">JANČICA turistička agencija jednostavno društvo s ograničenom odgovornošću za ugostiteljstvo i usluge, OIB 98824284851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107583.32</izvorni_sadrzaj>
    <derivirana_varijabla naziv="DomainObject.Predmet.TrenutnaVrijednost_1">107583.32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JANČICA turistička agencija jednostavno društvo s ograničenom odgovornošću za ugostiteljstvo i usluge</item>
    </izvorni_sadrzaj>
    <derivirana_varijabla naziv="DomainObject.Predmet.ProtuStrankaListFormated_1">
      <item>JANČICA turistička agencija jednostavno društvo s ograničenom odgovornošću za ugostiteljstvo i usluge</item>
    </derivirana_varijabla>
  </DomainObject.Predmet.ProtuStrankaListFormated>
  <DomainObject.Predmet.ProtuStrankaListFormatedOIB>
    <izvorni_sadrzaj>
      <item>JANČICA turistička agencija jednostavno društvo s ograničenom odgovornošću za ugostiteljstvo i usluge, OIB 98824284851</item>
    </izvorni_sadrzaj>
    <derivirana_varijabla naziv="DomainObject.Predmet.ProtuStrankaListFormatedOIB_1">
      <item>JANČICA turistička agencija jednostavno društvo s ograničenom odgovornošću za ugostiteljstvo i usluge, OIB 98824284851</item>
    </derivirana_varijabla>
  </DomainObject.Predmet.ProtuStrankaListFormatedOIB>
  <DomainObject.Predmet.ProtuStrankaListFormatedWithAdress>
    <izvorni_sadrzaj>
      <item>JANČICA turistička agencija jednostavno društvo s ograničenom odgovornošću za ugostiteljstvo i usluge, Donja vala 179, 21334 Drvenik</item>
    </izvorni_sadrzaj>
    <derivirana_varijabla naziv="DomainObject.Predmet.ProtuStrankaListFormatedWithAdress_1">
      <item>JANČICA turistička agencija jednostavno društvo s ograničenom odgovornošću za ugostiteljstvo i usluge, Donja vala 179, 21334 Drvenik</item>
    </derivirana_varijabla>
  </DomainObject.Predmet.ProtuStrankaListFormatedWithAdress>
  <DomainObject.Predmet.ProtuStrankaListFormatedWithAdressOIB>
    <izvorni_sadrzaj>
      <item>JANČICA turistička agencija jednostavno društvo s ograničenom odgovornošću za ugostiteljstvo i usluge, OIB 98824284851, Donja vala 179, 21334 Drvenik</item>
    </izvorni_sadrzaj>
    <derivirana_varijabla naziv="DomainObject.Predmet.ProtuStrankaListFormatedWithAdressOIB_1">
      <item>JANČICA turistička agencija jednostavno društvo s ograničenom odgovornošću za ugostiteljstvo i usluge, OIB 98824284851, Donja vala 179, 21334 Drvenik</item>
    </derivirana_varijabla>
  </DomainObject.Predmet.ProtuStrankaListFormatedWithAdressOIB>
  <DomainObject.Predmet.ProtuStrankaListNazivFormated>
    <izvorni_sadrzaj>
      <item>JANČICA turistička agencija jednostavno društvo s ograničenom odgovornošću za ugostiteljstvo i usluge</item>
    </izvorni_sadrzaj>
    <derivirana_varijabla naziv="DomainObject.Predmet.ProtuStrankaListNazivFormated_1">
      <item>JANČICA turistička agencija jednostavno društvo s ograničenom odgovornošću za ugostiteljstvo i usluge</item>
    </derivirana_varijabla>
  </DomainObject.Predmet.ProtuStrankaListNazivFormated>
  <DomainObject.Predmet.ProtuStrankaListNazivFormatedOIB>
    <izvorni_sadrzaj>
      <item>JANČICA turistička agencija jednostavno društvo s ograničenom odgovornošću za ugostiteljstvo i usluge, OIB 98824284851</item>
    </izvorni_sadrzaj>
    <derivirana_varijabla naziv="DomainObject.Predmet.ProtuStrankaListNazivFormatedOIB_1">
      <item>JANČICA turistička agencija jednostavno društvo s ograničenom odgovornošću za ugostiteljstvo i usluge, OIB 98824284851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JANČICA turistička agencija jednostavno društvo s ograničenom odgovornošću za ugostiteljstvo i usluge</izvorni_sadrzaj>
    <derivirana_varijabla naziv="DomainObject.Predmet.ProtustrankaIDrugi_1">JANČICA turistička agencija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JANČICA turistička agencija jednostavno društvo s ograničenom odgovornošću za ugostiteljstvo i usluge, OIB 98824284851, Donja vala 179, 21334 Drvenik</izvorni_sadrzaj>
    <derivirana_varijabla naziv="DomainObject.Predmet.ProtustrankaIDrugiAdressOIB_1">JANČICA turistička agencija jednostavno društvo s ograničenom odgovornošću za ugostiteljstvo i usluge, OIB 98824284851, Donja vala 179,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JANČICA turistička agencija jednostavno društvo s ograničenom odgovornošću za ugostiteljstvo i usluge</item>
      <item>FINANCIJSKA AGENCIJA, RC SPLIT</item>
    </izvorni_sadrzaj>
    <derivirana_varijabla naziv="DomainObject.Predmet.SudioniciListNaziv_1">
      <item>JANČICA turistička agencija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JANČICA turistička agencija jednostavno društvo s ograničenom odgovornošću za ugostiteljstvo i usluge, OIB 98824284851, Donja vala 179,21334 Drvenik</item>
      <item>FINANCIJSKA AGENCIJA, RC SPLIT, OIB 85821130368, Mažuranićevo šetalište 24 b,21000 Split</item>
    </izvorni_sadrzaj>
    <derivirana_varijabla naziv="DomainObject.Predmet.SudioniciListAdressOIB_1">
      <item>JANČICA turistička agencija jednostavno društvo s ograničenom odgovornošću za ugostiteljstvo i usluge, OIB 98824284851, Donja vala 179,21334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98824284851</item>
      <item>, OIB 85821130368</item>
    </izvorni_sadrzaj>
    <derivirana_varijabla naziv="DomainObject.Predmet.SudioniciListNazivOIB_1">
      <item>, OIB 98824284851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1804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2018-04-04T06:54:00Z</dcterms:created>
  <dc:creator>Katarina Mikulić</dc:creator>
  <cp:lastModifiedBy>Ana Golub Gruić</cp:lastModifiedBy>
  <cp:lastPrinted>2018-04-04T06:55:00Z</cp:lastPrinted>
  <dcterms:modified xmlns:xsi="http://www.w3.org/2001/XMLSchema-instance" xsi:type="dcterms:W3CDTF">2018-04-04T08:10:00Z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(St-128-2018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