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c3e9" w14:paraId="b61c3e9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494FB2">
        <w:rPr>
          <w:b/>
        </w:rPr>
        <w:t>948/16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TRGOVAČKI SUD U SPLITU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21000 SPL</w:t>
      </w:r>
      <w:r w:rsidR="00772BD0" w:rsidRPr="00FD428F">
        <w:rPr>
          <w:b/>
        </w:rPr>
        <w:t>I</w:t>
      </w:r>
      <w:r w:rsidRPr="00FD428F">
        <w:rPr>
          <w:b/>
        </w:rPr>
        <w:t>T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Sukoišanska 6</w:t>
      </w:r>
    </w:p>
    <w:p w:rsidRDefault="00407841" w:rsidP="00407841" w:rsidR="00407841" w:rsidRPr="00FD428F">
      <w:pPr>
        <w:jc w:val="both"/>
        <w:rPr>
          <w:b/>
        </w:rPr>
      </w:pP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3D1676" w:rsidP="00524FB3" w:rsidR="00524FB3">
      <w:pPr>
        <w:ind w:firstLine="708"/>
        <w:jc w:val="both"/>
      </w:pPr>
      <w:r w:rsidRPr="00FD428F">
        <w:t>Trgovački sud u Splitu</w:t>
      </w:r>
      <w:r w:rsidR="00407841" w:rsidRPr="00FD428F">
        <w:t>,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C350D4" w:rsidRPr="00FD428F">
        <w:t xml:space="preserve"> </w:t>
      </w:r>
      <w:r w:rsidR="008C2B3C">
        <w:t>GRANULA d.o.o. Split, Kopilica 5, OIB: 89543716356</w:t>
      </w:r>
      <w:r w:rsidR="00524FB3" w:rsidRPr="00480E9F">
        <w:t xml:space="preserve">, dana </w:t>
      </w:r>
      <w:r w:rsidR="008C2B3C">
        <w:t>13</w:t>
      </w:r>
      <w:r w:rsidR="00524FB3" w:rsidRPr="00480E9F">
        <w:t xml:space="preserve">. </w:t>
      </w:r>
      <w:r w:rsidR="008C2B3C">
        <w:t>rujna</w:t>
      </w:r>
      <w:r w:rsidR="00524FB3" w:rsidRPr="00480E9F">
        <w:t xml:space="preserve"> </w:t>
      </w:r>
      <w:r w:rsidR="00524FB3">
        <w:t>2018.g.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>Pozivaju se osobe koje imaju pravni interes da se provede stečajni postupak nad dužnikom</w:t>
      </w:r>
      <w:r w:rsidR="002A7061" w:rsidRPr="002A7061">
        <w:t xml:space="preserve"> </w:t>
      </w:r>
      <w:r w:rsidR="008C2B3C">
        <w:t xml:space="preserve">GRANULA d.o.o. Split, Kopilica 5, OIB: 89543716356 </w:t>
      </w:r>
      <w:r w:rsidRPr="00FD428F">
        <w:t>da u roku od 15 dana solidarno uplate na sudski depozit ovog suda br. HR1623900011300000664,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8C2B3C">
        <w:t>948</w:t>
      </w:r>
      <w:r w:rsidR="00DE5301" w:rsidRPr="00FD428F">
        <w:t>-1</w:t>
      </w:r>
      <w:r w:rsidR="008C2B3C">
        <w:t>6, model 02,</w:t>
      </w:r>
      <w:r w:rsidR="002D78E4" w:rsidRPr="00FD428F">
        <w:t xml:space="preserve">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E6442B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370079">
        <w:t>1</w:t>
      </w:r>
      <w:r w:rsidR="00E67B41">
        <w:t xml:space="preserve">. </w:t>
      </w:r>
      <w:r w:rsidR="00370079">
        <w:t>travnja</w:t>
      </w:r>
      <w:r w:rsidR="00BA1BAA" w:rsidRPr="00FD428F">
        <w:t xml:space="preserve"> </w:t>
      </w:r>
      <w:r w:rsidR="00370079">
        <w:t>2016</w:t>
      </w:r>
      <w:r w:rsidRPr="00FD428F">
        <w:t>.g. prijedlog za otvaranje stečajnog postupka nad dužnikom</w:t>
      </w:r>
      <w:r w:rsidR="009F5F0C" w:rsidRPr="00FD428F">
        <w:t xml:space="preserve"> </w:t>
      </w:r>
      <w:r w:rsidR="0016020C">
        <w:t>GRANULA d.o.o. Split, Kopilica 5, OIB: 89543716356</w:t>
      </w:r>
      <w:r w:rsidR="00712AE0" w:rsidRPr="00FD428F">
        <w:t>.</w:t>
      </w:r>
    </w:p>
    <w:p w:rsidRDefault="00712AE0" w:rsidP="00407841" w:rsidR="00712AE0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16020C">
        <w:t xml:space="preserve">16. </w:t>
      </w:r>
      <w:r w:rsidR="00FB73BE">
        <w:t>li</w:t>
      </w:r>
      <w:r w:rsidR="00370079">
        <w:t>stopada 2017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370079">
        <w:t>35</w:t>
      </w:r>
      <w:r w:rsidR="00502899">
        <w:t>.</w:t>
      </w:r>
      <w:r w:rsidR="00370079">
        <w:t>827</w:t>
      </w:r>
      <w:r w:rsidR="00F96FFD">
        <w:t>,</w:t>
      </w:r>
      <w:r w:rsidR="00370079">
        <w:t>54</w:t>
      </w:r>
      <w:r w:rsidR="005356A3" w:rsidRPr="00FD428F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</w:t>
      </w:r>
      <w:r w:rsidR="00480E9F">
        <w:t>u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370079">
        <w:t>27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370079">
        <w:t>718</w:t>
      </w:r>
      <w:r w:rsidR="00A337D8" w:rsidRPr="008009FE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 w:rsidRPr="00FD428F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583F5B" w:rsidP="00407841" w:rsidR="001D4345" w:rsidRPr="00480E9F">
      <w:pPr>
        <w:jc w:val="center"/>
        <w:rPr>
          <w:b/>
        </w:rPr>
      </w:pPr>
      <w:r w:rsidRPr="00480E9F">
        <w:rPr>
          <w:b/>
        </w:rPr>
        <w:t xml:space="preserve">U </w:t>
      </w:r>
      <w:r w:rsidR="005B0352" w:rsidRPr="00480E9F">
        <w:rPr>
          <w:b/>
        </w:rPr>
        <w:t>Splitu</w:t>
      </w:r>
      <w:r w:rsidRPr="00480E9F">
        <w:rPr>
          <w:b/>
        </w:rPr>
        <w:t xml:space="preserve">, </w:t>
      </w:r>
      <w:r w:rsidR="0016020C">
        <w:rPr>
          <w:b/>
        </w:rPr>
        <w:t>13</w:t>
      </w:r>
      <w:r w:rsidR="002E40A6" w:rsidRPr="00480E9F">
        <w:rPr>
          <w:b/>
        </w:rPr>
        <w:t xml:space="preserve">. </w:t>
      </w:r>
      <w:r w:rsidR="0016020C">
        <w:rPr>
          <w:b/>
        </w:rPr>
        <w:t>rujna</w:t>
      </w:r>
      <w:r w:rsidR="00D60B22" w:rsidRPr="00480E9F">
        <w:rPr>
          <w:b/>
        </w:rPr>
        <w:t xml:space="preserve"> </w:t>
      </w:r>
      <w:r w:rsidR="001D4345" w:rsidRPr="00480E9F">
        <w:rPr>
          <w:b/>
        </w:rPr>
        <w:t>201</w:t>
      </w:r>
      <w:r w:rsidR="005E056A" w:rsidRPr="00480E9F">
        <w:rPr>
          <w:b/>
        </w:rPr>
        <w:t>8</w:t>
      </w:r>
      <w:r w:rsidR="001D4345" w:rsidRPr="00480E9F">
        <w:rPr>
          <w:b/>
        </w:rPr>
        <w:t>.g.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4418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370079">
          <w:t>948/16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44A70"/>
    <w:rsid w:val="00065D0C"/>
    <w:rsid w:val="00070E55"/>
    <w:rsid w:val="00077C25"/>
    <w:rsid w:val="00080B45"/>
    <w:rsid w:val="000F4A4B"/>
    <w:rsid w:val="00113F1E"/>
    <w:rsid w:val="00134EAF"/>
    <w:rsid w:val="001508EB"/>
    <w:rsid w:val="0016020C"/>
    <w:rsid w:val="001663AC"/>
    <w:rsid w:val="001A3B57"/>
    <w:rsid w:val="001A5D1D"/>
    <w:rsid w:val="001B0114"/>
    <w:rsid w:val="001B47A7"/>
    <w:rsid w:val="001B7C88"/>
    <w:rsid w:val="001D4345"/>
    <w:rsid w:val="001E70DE"/>
    <w:rsid w:val="001F5504"/>
    <w:rsid w:val="00201B24"/>
    <w:rsid w:val="002056A6"/>
    <w:rsid w:val="00205AA3"/>
    <w:rsid w:val="0022307D"/>
    <w:rsid w:val="00234418"/>
    <w:rsid w:val="00237193"/>
    <w:rsid w:val="002407B3"/>
    <w:rsid w:val="00273209"/>
    <w:rsid w:val="002A7061"/>
    <w:rsid w:val="002C00A2"/>
    <w:rsid w:val="002D78E4"/>
    <w:rsid w:val="002E40A6"/>
    <w:rsid w:val="003045F3"/>
    <w:rsid w:val="00327417"/>
    <w:rsid w:val="00355461"/>
    <w:rsid w:val="00370079"/>
    <w:rsid w:val="003716B5"/>
    <w:rsid w:val="00396519"/>
    <w:rsid w:val="003A1AC6"/>
    <w:rsid w:val="003C569E"/>
    <w:rsid w:val="003D1676"/>
    <w:rsid w:val="003D731C"/>
    <w:rsid w:val="003E5BBD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0E9F"/>
    <w:rsid w:val="00485CE2"/>
    <w:rsid w:val="00494FB2"/>
    <w:rsid w:val="004C0723"/>
    <w:rsid w:val="004C6A85"/>
    <w:rsid w:val="004D2C6D"/>
    <w:rsid w:val="004F4919"/>
    <w:rsid w:val="00502899"/>
    <w:rsid w:val="00502C00"/>
    <w:rsid w:val="00512EC9"/>
    <w:rsid w:val="00524FB3"/>
    <w:rsid w:val="00527605"/>
    <w:rsid w:val="005356A3"/>
    <w:rsid w:val="00543642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12AF6"/>
    <w:rsid w:val="00626D52"/>
    <w:rsid w:val="006277F8"/>
    <w:rsid w:val="0065181B"/>
    <w:rsid w:val="00686368"/>
    <w:rsid w:val="006A76BD"/>
    <w:rsid w:val="006C4D7E"/>
    <w:rsid w:val="006F2714"/>
    <w:rsid w:val="00712AE0"/>
    <w:rsid w:val="007170D7"/>
    <w:rsid w:val="00733997"/>
    <w:rsid w:val="007634B0"/>
    <w:rsid w:val="00772BD0"/>
    <w:rsid w:val="007B2125"/>
    <w:rsid w:val="007C2CCE"/>
    <w:rsid w:val="007E6039"/>
    <w:rsid w:val="007E6FD7"/>
    <w:rsid w:val="008009FE"/>
    <w:rsid w:val="008373C5"/>
    <w:rsid w:val="00872C78"/>
    <w:rsid w:val="00893CB9"/>
    <w:rsid w:val="00896A3D"/>
    <w:rsid w:val="008B1920"/>
    <w:rsid w:val="008C2B3C"/>
    <w:rsid w:val="008D6B1E"/>
    <w:rsid w:val="008E102D"/>
    <w:rsid w:val="008E3CA3"/>
    <w:rsid w:val="00936740"/>
    <w:rsid w:val="00976AE2"/>
    <w:rsid w:val="009870A9"/>
    <w:rsid w:val="009D5071"/>
    <w:rsid w:val="009D7CA5"/>
    <w:rsid w:val="009F5F0C"/>
    <w:rsid w:val="00A126EF"/>
    <w:rsid w:val="00A2230F"/>
    <w:rsid w:val="00A337D8"/>
    <w:rsid w:val="00A640F1"/>
    <w:rsid w:val="00A7079F"/>
    <w:rsid w:val="00A86E52"/>
    <w:rsid w:val="00A93497"/>
    <w:rsid w:val="00A94B37"/>
    <w:rsid w:val="00AC3859"/>
    <w:rsid w:val="00B400F0"/>
    <w:rsid w:val="00B408E3"/>
    <w:rsid w:val="00B4435F"/>
    <w:rsid w:val="00B502EF"/>
    <w:rsid w:val="00B56F62"/>
    <w:rsid w:val="00B63CEE"/>
    <w:rsid w:val="00B843E3"/>
    <w:rsid w:val="00BA1BAA"/>
    <w:rsid w:val="00BA3950"/>
    <w:rsid w:val="00BC65CB"/>
    <w:rsid w:val="00BE130E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5486"/>
    <w:rsid w:val="00CD2208"/>
    <w:rsid w:val="00CD6654"/>
    <w:rsid w:val="00CF562F"/>
    <w:rsid w:val="00D2067C"/>
    <w:rsid w:val="00D22EF5"/>
    <w:rsid w:val="00D450CD"/>
    <w:rsid w:val="00D6056F"/>
    <w:rsid w:val="00D60A6C"/>
    <w:rsid w:val="00D60B22"/>
    <w:rsid w:val="00D6737D"/>
    <w:rsid w:val="00D70DF1"/>
    <w:rsid w:val="00D75B42"/>
    <w:rsid w:val="00D76EDF"/>
    <w:rsid w:val="00D965CC"/>
    <w:rsid w:val="00DA554E"/>
    <w:rsid w:val="00DB5A5F"/>
    <w:rsid w:val="00DB7908"/>
    <w:rsid w:val="00DC1489"/>
    <w:rsid w:val="00DC43DF"/>
    <w:rsid w:val="00DE2B51"/>
    <w:rsid w:val="00DE5301"/>
    <w:rsid w:val="00E00464"/>
    <w:rsid w:val="00E16229"/>
    <w:rsid w:val="00E20164"/>
    <w:rsid w:val="00E6442B"/>
    <w:rsid w:val="00E67B41"/>
    <w:rsid w:val="00EA5C88"/>
    <w:rsid w:val="00EB0E64"/>
    <w:rsid w:val="00EB11A9"/>
    <w:rsid w:val="00ED2109"/>
    <w:rsid w:val="00EF013A"/>
    <w:rsid w:val="00F04C45"/>
    <w:rsid w:val="00F10840"/>
    <w:rsid w:val="00F11C3A"/>
    <w:rsid w:val="00F14394"/>
    <w:rsid w:val="00F14A92"/>
    <w:rsid w:val="00F52EF8"/>
    <w:rsid w:val="00F53CE7"/>
    <w:rsid w:val="00F678CC"/>
    <w:rsid w:val="00F96FFD"/>
    <w:rsid w:val="00FB4089"/>
    <w:rsid w:val="00FB73BE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44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41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41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41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41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44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41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41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41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41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St-948/2016</izvorni_sadrzaj>
    <derivirana_varijabla naziv="DomainObject.Predmet.OznakaBroj_1">St-948/2016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GRANULA d.o.o.  za građenje i nadzor nad gradnjom zastupanog po punomoćniku mr. Sutjeska Paić</izvorni_sadrzaj>
    <derivirana_varijabla naziv="DomainObject.Predmet.ProtustrankaFormated_1">  GRANULA d.o.o.  za građenje i nadzor nad gradnjom zastupanog po punomoćniku mr. Sutjeska Paić</derivirana_varijabla>
  </DomainObject.Predmet.ProtustrankaFormated>
  <DomainObject.Predmet.ProtustrankaFormatedOIB>
    <izvorni_sadrzaj>  GRANULA d.o.o.  za građenje i nadzor nad gradnjom, OIB 89543716356 zastupanog po punomoćniku mr. Sutjeska Paić</izvorni_sadrzaj>
    <derivirana_varijabla naziv="DomainObject.Predmet.ProtustrankaFormatedOIB_1">  GRANULA d.o.o.  za građenje i nadzor nad gradnjom, OIB 89543716356 zastupanog po punomoćniku mr. Sutjeska Paić</derivirana_varijabla>
  </DomainObject.Predmet.ProtustrankaFormatedOIB>
  <DomainObject.Predmet.ProtustrankaFormatedWithAdress>
    <izvorni_sadrzaj> GRANULA d.o.o.  za građenje i nadzor nad gradnjom, Kopilica 5, 21000 Split zastupanog po punomoćniku mr. Sutjeska Paić</izvorni_sadrzaj>
    <derivirana_varijabla naziv="DomainObject.Predmet.ProtustrankaFormatedWithAdress_1"> GRANULA d.o.o.  za građenje i nadzor nad gradnjom, Kopilica 5, 21000 Split zastupanog po punomoćniku mr. Sutjeska Paić</derivirana_varijabla>
  </DomainObject.Predmet.ProtustrankaFormatedWithAdress>
  <DomainObject.Predmet.ProtustrankaFormatedWithAdressOIB>
    <izvorni_sadrzaj> GRANULA d.o.o.  za građenje i nadzor nad gradnjom, OIB 89543716356, Kopilica 5, 21000 Split zastupanog po punomoćniku mr. Sutjeska Paić</izvorni_sadrzaj>
    <derivirana_varijabla naziv="DomainObject.Predmet.ProtustrankaFormatedWithAdressOIB_1"> GRANULA d.o.o.  za građenje i nadzor nad gradnjom, OIB 89543716356, Kopilica 5, 21000 Split zastupanog po punomoćniku mr. Sutjeska Paić</derivirana_varijabla>
  </DomainObject.Predmet.ProtustrankaFormatedWithAdressOIB>
  <DomainObject.Predmet.ProtustrankaWithAdress>
    <izvorni_sadrzaj>GRANULA d.o.o.  za građenje i nadzor nad gradnjom Kopilica 5, 21000 Split</izvorni_sadrzaj>
    <derivirana_varijabla naziv="DomainObject.Predmet.ProtustrankaWithAdress_1">GRANULA d.o.o.  za građenje i nadzor nad gradnjom Kopilica 5, 21000 Split</derivirana_varijabla>
  </DomainObject.Predmet.ProtustrankaWithAdress>
  <DomainObject.Predmet.ProtustrankaWithAdressOIB>
    <izvorni_sadrzaj>GRANULA d.o.o.  za građenje i nadzor nad gradnjom, OIB 89543716356, Kopilica 5, 21000 Split</izvorni_sadrzaj>
    <derivirana_varijabla naziv="DomainObject.Predmet.ProtustrankaWithAdressOIB_1">GRANULA d.o.o.  za građenje i nadzor nad gradnjom, OIB 89543716356, Kopilica 5, 21000 Split</derivirana_varijabla>
  </DomainObject.Predmet.ProtustrankaWithAdressOIB>
  <DomainObject.Predmet.ProtustrankaNazivFormated>
    <izvorni_sadrzaj>GRANULA d.o.o.  za građenje i nadzor nad gradnjom</izvorni_sadrzaj>
    <derivirana_varijabla naziv="DomainObject.Predmet.ProtustrankaNazivFormated_1">GRANULA d.o.o.  za građenje i nadzor nad gradnjom</derivirana_varijabla>
  </DomainObject.Predmet.ProtustrankaNazivFormated>
  <DomainObject.Predmet.ProtustrankaNazivFormatedOIB>
    <izvorni_sadrzaj>GRANULA d.o.o.  za građenje i nadzor nad gradnjom, OIB 89543716356</izvorni_sadrzaj>
    <derivirana_varijabla naziv="DomainObject.Predmet.ProtustrankaNazivFormatedOIB_1">GRANULA d.o.o.  za građenje i nadzor nad gradnjom, OIB 89543716356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13589.18</izvorni_sadrzaj>
    <derivirana_varijabla naziv="DomainObject.Predmet.TrenutnaVrijednost_1">13589.18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GRANULA d.o.o.  za građenje i nadzor nad gradnjom zastupanog po punomoćniku mr. Sutjeska Paić</item>
    </izvorni_sadrzaj>
    <derivirana_varijabla naziv="DomainObject.Predmet.ProtuStrankaListFormated_1">
      <item>GRANULA d.o.o.  za građenje i nadzor nad gradnjom zastupanog po punomoćniku mr. Sutjeska Paić</item>
    </derivirana_varijabla>
  </DomainObject.Predmet.ProtuStrankaListFormated>
  <DomainObject.Predmet.ProtuStrankaListFormatedOIB>
    <izvorni_sadrzaj>
      <item>GRANULA d.o.o.  za građenje i nadzor nad gradnjom, OIB 89543716356 zastupanog po punomoćniku mr. Sutjeska Paić</item>
    </izvorni_sadrzaj>
    <derivirana_varijabla naziv="DomainObject.Predmet.ProtuStrankaListFormatedOIB_1">
      <item>GRANULA d.o.o.  za građenje i nadzor nad gradnjom, OIB 89543716356 zastupanog po punomoćniku mr. Sutjeska Paić</item>
    </derivirana_varijabla>
  </DomainObject.Predmet.ProtuStrankaListFormatedOIB>
  <DomainObject.Predmet.ProtuStrankaListFormatedWithAdress>
    <izvorni_sadrzaj>
      <item>GRANULA d.o.o.  za građenje i nadzor nad gradnjom, Kopilica 5, 21000 Split zastupanog po punomoćniku mr. Sutjeska Paić</item>
    </izvorni_sadrzaj>
    <derivirana_varijabla naziv="DomainObject.Predmet.ProtuStrankaListFormatedWithAdress_1">
      <item>GRANULA d.o.o.  za građenje i nadzor nad gradnjom, Kopilica 5, 21000 Split zastupanog po punomoćniku mr. Sutjeska Paić</item>
    </derivirana_varijabla>
  </DomainObject.Predmet.ProtuStrankaListFormatedWithAdress>
  <DomainObject.Predmet.ProtuStrankaListFormatedWithAdressOIB>
    <izvorni_sadrzaj>
      <item>GRANULA d.o.o.  za građenje i nadzor nad gradnjom, OIB 89543716356, Kopilica 5, 21000 Split zastupanog po punomoćniku mr. Sutjeska Paić</item>
    </izvorni_sadrzaj>
    <derivirana_varijabla naziv="DomainObject.Predmet.ProtuStrankaListFormatedWithAdressOIB_1">
      <item>GRANULA d.o.o.  za građenje i nadzor nad gradnjom, OIB 89543716356, Kopilica 5, 21000 Split zastupanog po punomoćniku mr. Sutjeska Paić</item>
    </derivirana_varijabla>
  </DomainObject.Predmet.ProtuStrankaListFormatedWithAdressOIB>
  <DomainObject.Predmet.ProtuStrankaListNazivFormated>
    <izvorni_sadrzaj>
      <item>GRANULA d.o.o.  za građenje i nadzor nad gradnjom</item>
    </izvorni_sadrzaj>
    <derivirana_varijabla naziv="DomainObject.Predmet.ProtuStrankaListNazivFormated_1">
      <item>GRANULA d.o.o.  za građenje i nadzor nad gradnjom</item>
    </derivirana_varijabla>
  </DomainObject.Predmet.ProtuStrankaListNazivFormated>
  <DomainObject.Predmet.ProtuStrankaListNazivFormatedOIB>
    <izvorni_sadrzaj>
      <item>GRANULA d.o.o.  za građenje i nadzor nad gradnjom, OIB 89543716356</item>
    </izvorni_sadrzaj>
    <derivirana_varijabla naziv="DomainObject.Predmet.ProtuStrankaListNazivFormatedOIB_1">
      <item>GRANULA d.o.o.  za građenje i nadzor nad gradnjom, OIB 89543716356</item>
    </derivirana_varijabla>
  </DomainObject.Predmet.ProtuStrankaListNazivFormatedOIB>
  <DomainObject.Predmet.OstaliListFormated>
    <izvorni_sadrzaj>
      <item>Neven Dadić</item>
      <item>mr. Sutjeska Paić punomoćnik sudionika u postupku GRANULA d.o.o.  za građenje i nadzor nad gradnjom</item>
    </izvorni_sadrzaj>
    <derivirana_varijabla naziv="DomainObject.Predmet.OstaliListFormated_1">
      <item>Neven Dadić</item>
      <item>mr. Sutjeska Paić punomoćnik sudionika u postupku GRANULA d.o.o.  za građenje i nadzor nad gradnjom</item>
    </derivirana_varijabla>
  </DomainObject.Predmet.OstaliListFormated>
  <DomainObject.Predmet.OstaliListFormatedOIB>
    <izvorni_sadrzaj>
      <item>Neven Dadić, OIB 34634956844</item>
      <item>mr. Sutjeska Paić punomoćnik sudionika u postupku GRANULA d.o.o.  za građenje i nadzor nad gradnjom</item>
    </izvorni_sadrzaj>
    <derivirana_varijabla naziv="DomainObject.Predmet.OstaliListFormatedOIB_1">
      <item>Neven Dadić, OIB 34634956844</item>
      <item>mr. Sutjeska Paić punomoćnik sudionika u postupku GRANULA d.o.o.  za građenje i nadzor nad gradnjom</item>
    </derivirana_varijabla>
  </DomainObject.Predmet.OstaliListFormatedOIB>
  <DomainObject.Predmet.OstaliListFormatedWithAdress>
    <izvorni_sadrzaj>
      <item>Neven Dadić, Antuna Mihanovića 37b, 21000 Split</item>
      <item>mr. Sutjeska Paić, Put Supavla 39, 21000 Split punomoćnik sudionika u postupku GRANULA d.o.o.  za građenje i nadzor nad gradnjom</item>
    </izvorni_sadrzaj>
    <derivirana_varijabla naziv="DomainObject.Predmet.OstaliListFormatedWithAdress_1">
      <item>Neven Dadić, Antuna Mihanovića 37b, 21000 Split</item>
      <item>mr. Sutjeska Paić, Put Supavla 39, 21000 Split punomoćnik sudionika u postupku GRANULA d.o.o.  za građenje i nadzor nad gradnjom</item>
    </derivirana_varijabla>
  </DomainObject.Predmet.OstaliListFormatedWithAdress>
  <DomainObject.Predmet.OstaliListFormatedWithAdressOIB>
    <izvorni_sadrzaj>
      <item>Neven Dadić, OIB 34634956844, Antuna Mihanovića 37b, 21000 Split</item>
      <item>mr. Sutjeska Paić, Put Supavla 39, 21000 Split punomoćnik sudionika u postupku GRANULA d.o.o.  za građenje i nadzor nad gradnjom</item>
    </izvorni_sadrzaj>
    <derivirana_varijabla naziv="DomainObject.Predmet.OstaliListFormatedWithAdressOIB_1">
      <item>Neven Dadić, OIB 34634956844, Antuna Mihanovića 37b, 21000 Split</item>
      <item>mr. Sutjeska Paić, Put Supavla 39, 21000 Split punomoćnik sudionika u postupku GRANULA d.o.o.  za građenje i nadzor nad gradnjom</item>
    </derivirana_varijabla>
  </DomainObject.Predmet.OstaliListFormatedWithAdressOIB>
  <DomainObject.Predmet.OstaliListNazivFormated>
    <izvorni_sadrzaj>
      <item>Neven Dadić</item>
      <item>mr. Sutjeska Paić</item>
    </izvorni_sadrzaj>
    <derivirana_varijabla naziv="DomainObject.Predmet.OstaliListNazivFormated_1">
      <item>Neven Dadić</item>
      <item>mr. Sutjeska Paić</item>
    </derivirana_varijabla>
  </DomainObject.Predmet.OstaliListNazivFormated>
  <DomainObject.Predmet.OstaliListNazivFormatedOIB>
    <izvorni_sadrzaj>
      <item>Neven Dadić, OIB 34634956844</item>
      <item>mr. Sutjeska Paić</item>
    </izvorni_sadrzaj>
    <derivirana_varijabla naziv="DomainObject.Predmet.OstaliListNazivFormatedOIB_1">
      <item>Neven Dadić, OIB 34634956844</item>
      <item>mr. Sutjeska Paić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GRANULA d.o.o.  za građenje i nadzor nad gradnjom</izvorni_sadrzaj>
    <derivirana_varijabla naziv="DomainObject.Predmet.ProtustrankaIDrugi_1">GRANULA d.o.o.  za građenje i nadzor nad gradnjom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GRANULA d.o.o.  za građenje i nadzor nad gradnjom, OIB 89543716356, Kopilica 5, 21000 Split</izvorni_sadrzaj>
    <derivirana_varijabla naziv="DomainObject.Predmet.ProtustrankaIDrugiAdressOIB_1">GRANULA d.o.o.  za građenje i nadzor nad gradnjom, OIB 89543716356, Kopilica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GRANULA d.o.o.  za građenje i nadzor nad gradnjom</item>
      <item>FINANCIJSKA AGENCIJA, RC SPLIT</item>
      <item>Neven Dadić</item>
      <item>mr. Sutjeska Paić</item>
    </izvorni_sadrzaj>
    <derivirana_varijabla naziv="DomainObject.Predmet.SudioniciListNaziv_1">
      <item>GRANULA d.o.o.  za građenje i nadzor nad gradnjom</item>
      <item>FINANCIJSKA AGENCIJA, RC SPLIT</item>
      <item>Neven Dadić</item>
      <item>mr. Sutjeska Paić</item>
    </derivirana_varijabla>
  </DomainObject.Predmet.SudioniciListNaziv>
  <DomainObject.Predmet.SudioniciListAdressOIB>
    <izvorni_sadrzaj>
      <item>GRANULA d.o.o.  za građenje i nadzor nad gradnjom, OIB 89543716356, Kopilica 5,21000 Split</item>
      <item>FINANCIJSKA AGENCIJA, RC SPLIT, OIB 85821130368, Mažuranićevo šetalište 24 b,21000 Split</item>
      <item>Neven Dadić, OIB 34634956844, Antuna Mihanovića 37b,21000 Split</item>
      <item>mr. Sutjeska Paić, Put Supavla 39,21000 Split</item>
    </izvorni_sadrzaj>
    <derivirana_varijabla naziv="DomainObject.Predmet.SudioniciListAdressOIB_1">
      <item>GRANULA d.o.o.  za građenje i nadzor nad gradnjom, OIB 89543716356, Kopilica 5,21000 Split</item>
      <item>FINANCIJSKA AGENCIJA, RC SPLIT, OIB 85821130368, Mažuranićevo šetalište 24 b,21000 Split</item>
      <item>Neven Dadić, OIB 34634956844, Antuna Mihanovića 37b,21000 Split</item>
      <item>mr. Sutjeska Paić, Put Supavla 39,21000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89543716356</item>
      <item>, OIB 85821130368</item>
      <item>, OIB 34634956844</item>
      <item>, OIB null</item>
    </izvorni_sadrzaj>
    <derivirana_varijabla naziv="DomainObject.Predmet.SudioniciListNazivOIB_1">
      <item>, OIB 89543716356</item>
      <item>, OIB 85821130368</item>
      <item>, OIB 34634956844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FBDF3E-6338-458A-8591-F2882FE0BC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3469</properties:Characters>
  <properties:Lines>94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2018-09-13T12:15:00Z</dcterms:created>
  <dc:creator>Diana Butigan Granić</dc:creator>
  <cp:lastModifiedBy>Katica Butigan</cp:lastModifiedBy>
  <cp:lastPrinted>2018-06-05T08:22:00Z</cp:lastPrinted>
  <dcterms:modified xmlns:xsi="http://www.w3.org/2001/XMLSchema-instance" xsi:type="dcterms:W3CDTF">2018-09-13T12:29:00Z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(948-16 - rješenje 132 - poziv na predujam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