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f23c" w14:paraId="a5df23c" w:rsidRDefault="00DA5AC5" w:rsidP="00910611" w:rsidR="00DA5A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AC5" w:rsidP="00910611" w:rsidR="00DA5AC5">
      <w:r>
        <w:rPr>
          <w:rFonts w:eastAsia="MS Mincho"/>
        </w:rPr>
        <w:t>REPUBLIKA HRVATSKA</w:t>
      </w:r>
    </w:p>
    <w:p w:rsidRDefault="00DA5AC5" w:rsidP="00910611" w:rsidR="00DA5AC5">
      <w:r>
        <w:rPr>
          <w:rFonts w:eastAsia="MS Mincho"/>
        </w:rPr>
        <w:t>TRGOVAČKI SUD U RIJECI</w:t>
      </w:r>
    </w:p>
    <w:p w:rsidRDefault="00DA5AC5" w:rsidR="00DA5A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0B7560">
      <w:pPr>
        <w:jc w:val="center"/>
      </w:pP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D5A1C">
        <w:t>PARAISO j. d. o. o. za estetsku njegu i usluge Rijeka (Grad Rijeka), Pionirska 18, OIB: 06201707364, MBS: 040310938</w:t>
      </w:r>
      <w:r w:rsidRPr="000B7560">
        <w:t>, dana 2</w:t>
      </w:r>
      <w:r w:rsidR="003D5A1C">
        <w:t>2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 xml:space="preserve">Privremenom stečajnom upravitelju Jelenku Lehki, OIB: 96068307857, Pavla Hatza 10, Zagreb, određuje se naknada troškova učinjenih u prethodnom postupku u iznosu od 133,25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A71FB8" w:rsidRPr="000B7560">
        <w:t>6</w:t>
      </w:r>
      <w:r w:rsidR="00CB6547">
        <w:t>9</w:t>
      </w:r>
      <w:r w:rsidR="003D5A1C">
        <w:t>1</w:t>
      </w:r>
      <w:r w:rsidRPr="000B7560">
        <w:t>/2016-</w:t>
      </w:r>
      <w:r w:rsidR="003D5A1C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A71FB8" w:rsidRPr="000B7560">
        <w:t>2</w:t>
      </w:r>
      <w:r w:rsidR="00AE61BD">
        <w:t>1</w:t>
      </w:r>
      <w:r w:rsidR="00A71FB8" w:rsidRPr="000B7560">
        <w:t>. listopada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3D5A1C">
        <w:t>PARAISO j. d. o. o. za estetsku njegu i usluge Rijeka (Grad Rijeka), Pionirska 18, OIB: 06201707364, MBS: 040310938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A71FB8" w:rsidRPr="000B7560">
        <w:t>6</w:t>
      </w:r>
      <w:r w:rsidR="00CB6547">
        <w:t>9</w:t>
      </w:r>
      <w:r w:rsidR="003D5A1C">
        <w:t>1</w:t>
      </w:r>
      <w:r w:rsidR="00A71FB8" w:rsidRPr="000B7560">
        <w:t>/2016-</w:t>
      </w:r>
      <w:r w:rsidR="003D5A1C">
        <w:t>6</w:t>
      </w:r>
      <w:r w:rsidR="00A71FB8" w:rsidRPr="000B7560">
        <w:t xml:space="preserve"> od </w:t>
      </w:r>
      <w:r w:rsidR="00CB6547">
        <w:t>15.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133,25 kn naknade troškova na temelju pisanoga, obrazloženoga i dokumentiranoga izvješća privremenog stečajnog upravitelja, pri čemu se od navedenog iznosa 70,00 kn odnosi na upravne pristojbe, 9,50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D5A1C">
        <w:t>2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7120C7" w:rsidR="007120C7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D5A1C">
        <w:t>2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721" w:rsidR="00DC5721">
      <w:r>
        <w:separator/>
      </w:r>
    </w:p>
  </w:endnote>
  <w:endnote w:id="0" w:type="continuationSeparator">
    <w:p w:rsidRDefault="00DC5721" w:rsidR="00DC5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A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721" w:rsidR="00DC5721">
      <w:r>
        <w:separator/>
      </w:r>
    </w:p>
  </w:footnote>
  <w:footnote w:id="0" w:type="continuationSeparator">
    <w:p w:rsidRDefault="00DC5721" w:rsidR="00DC5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71FB8">
      <w:t>6</w:t>
    </w:r>
    <w:r w:rsidR="00CB6547">
      <w:t>9</w:t>
    </w:r>
    <w:r w:rsidR="003D5A1C">
      <w:t>1</w:t>
    </w:r>
    <w:r w:rsidR="005562D0">
      <w:t>/2016</w:t>
    </w:r>
    <w:r w:rsidR="007120C7">
      <w:t>-13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70F67"/>
    <w:rsid w:val="003A38C8"/>
    <w:rsid w:val="003B2888"/>
    <w:rsid w:val="003C151A"/>
    <w:rsid w:val="003D5A1C"/>
    <w:rsid w:val="00424E14"/>
    <w:rsid w:val="00482343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70493E"/>
    <w:rsid w:val="007120C7"/>
    <w:rsid w:val="0073588E"/>
    <w:rsid w:val="007922C9"/>
    <w:rsid w:val="00796152"/>
    <w:rsid w:val="0079743C"/>
    <w:rsid w:val="00836559"/>
    <w:rsid w:val="008365EE"/>
    <w:rsid w:val="00836EE6"/>
    <w:rsid w:val="00866F36"/>
    <w:rsid w:val="008841C3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A5AC5"/>
    <w:rsid w:val="00DC5721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A5A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5A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A5A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5A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PARAISO j.d.o.o.</izvorni_sadrzaj>
    <derivirana_varijabla naziv="DomainObject.Predmet.ProtustrankaFormated_1">  PARAISO j.d.o.o.</derivirana_varijabla>
  </DomainObject.Predmet.ProtustrankaFormated>
  <DomainObject.Predmet.ProtustrankaFormatedOIB>
    <izvorni_sadrzaj>  PARAISO j.d.o.o., OIB 06201707364</izvorni_sadrzaj>
    <derivirana_varijabla naziv="DomainObject.Predmet.ProtustrankaFormatedOIB_1">  PARAISO j.d.o.o., OIB 06201707364</derivirana_varijabla>
  </DomainObject.Predmet.ProtustrankaFormatedOIB>
  <DomainObject.Predmet.ProtustrankaFormatedWithAdress>
    <izvorni_sadrzaj> PARAISO j.d.o.o., Pionirska 18, 51000 Rijeka</izvorni_sadrzaj>
    <derivirana_varijabla naziv="DomainObject.Predmet.ProtustrankaFormatedWithAdress_1"> PARAISO j.d.o.o., Pionirska 18, 51000 Rijeka</derivirana_varijabla>
  </DomainObject.Predmet.ProtustrankaFormatedWithAdress>
  <DomainObject.Predmet.ProtustrankaFormatedWithAdressOIB>
    <izvorni_sadrzaj> PARAISO j.d.o.o., OIB 06201707364, Pionirska 18, 51000 Rijeka</izvorni_sadrzaj>
    <derivirana_varijabla naziv="DomainObject.Predmet.ProtustrankaFormatedWithAdressOIB_1"> PARAISO j.d.o.o., OIB 06201707364, Pionirska 18, 51000 Rijeka</derivirana_varijabla>
  </DomainObject.Predmet.ProtustrankaFormatedWithAdressOIB>
  <DomainObject.Predmet.ProtustrankaWithAdress>
    <izvorni_sadrzaj>PARAISO j.d.o.o. Pionirska 18, 51000 Rijeka</izvorni_sadrzaj>
    <derivirana_varijabla naziv="DomainObject.Predmet.ProtustrankaWithAdress_1">PARAISO j.d.o.o. Pionirska 18, 51000 Rijeka</derivirana_varijabla>
  </DomainObject.Predmet.ProtustrankaWithAdress>
  <DomainObject.Predmet.ProtustrankaWithAdressOIB>
    <izvorni_sadrzaj>PARAISO j.d.o.o., OIB 06201707364, Pionirska 18, 51000 Rijeka</izvorni_sadrzaj>
    <derivirana_varijabla naziv="DomainObject.Predmet.ProtustrankaWithAdressOIB_1">PARAISO j.d.o.o., OIB 06201707364, Pionirska 18, 51000 Rijeka</derivirana_varijabla>
  </DomainObject.Predmet.ProtustrankaWithAdressOIB>
  <DomainObject.Predmet.ProtustrankaNazivFormated>
    <izvorni_sadrzaj>PARAISO j.d.o.o.</izvorni_sadrzaj>
    <derivirana_varijabla naziv="DomainObject.Predmet.ProtustrankaNazivFormated_1">PARAISO j.d.o.o.</derivirana_varijabla>
  </DomainObject.Predmet.ProtustrankaNazivFormated>
  <DomainObject.Predmet.ProtustrankaNazivFormatedOIB>
    <izvorni_sadrzaj>PARAISO j.d.o.o., OIB 06201707364</izvorni_sadrzaj>
    <derivirana_varijabla naziv="DomainObject.Predmet.ProtustrankaNazivFormatedOIB_1">PARAISO j.d.o.o., OIB 06201707364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PARAISO j.d.o.o.</item>
    </izvorni_sadrzaj>
    <derivirana_varijabla naziv="DomainObject.Predmet.ProtuStrankaListFormated_1">
      <item>PARAISO j.d.o.o.</item>
    </derivirana_varijabla>
  </DomainObject.Predmet.ProtuStrankaListFormated>
  <DomainObject.Predmet.ProtuStrankaListFormatedOIB>
    <izvorni_sadrzaj>
      <item>PARAISO j.d.o.o., OIB 06201707364</item>
    </izvorni_sadrzaj>
    <derivirana_varijabla naziv="DomainObject.Predmet.ProtuStrankaListFormatedOIB_1">
      <item>PARAISO j.d.o.o., OIB 06201707364</item>
    </derivirana_varijabla>
  </DomainObject.Predmet.ProtuStrankaListFormatedOIB>
  <DomainObject.Predmet.ProtuStrankaListFormatedWithAdress>
    <izvorni_sadrzaj>
      <item>PARAISO j.d.o.o., Pionirska 18, 51000 Rijeka</item>
    </izvorni_sadrzaj>
    <derivirana_varijabla naziv="DomainObject.Predmet.ProtuStrankaListFormatedWithAdress_1">
      <item>PARAISO j.d.o.o., Pionirska 18, 51000 Rijeka</item>
    </derivirana_varijabla>
  </DomainObject.Predmet.ProtuStrankaListFormatedWithAdress>
  <DomainObject.Predmet.ProtuStrankaListFormatedWithAdressOIB>
    <izvorni_sadrzaj>
      <item>PARAISO j.d.o.o., OIB 06201707364, Pionirska 18, 51000 Rijeka</item>
    </izvorni_sadrzaj>
    <derivirana_varijabla naziv="DomainObject.Predmet.ProtuStrankaListFormatedWithAdressOIB_1">
      <item>PARAISO j.d.o.o., OIB 06201707364, Pionirska 18, 51000 Rijeka</item>
    </derivirana_varijabla>
  </DomainObject.Predmet.ProtuStrankaListFormatedWithAdressOIB>
  <DomainObject.Predmet.ProtuStrankaListNazivFormated>
    <izvorni_sadrzaj>
      <item>PARAISO j.d.o.o.</item>
    </izvorni_sadrzaj>
    <derivirana_varijabla naziv="DomainObject.Predmet.ProtuStrankaListNazivFormated_1">
      <item>PARAISO j.d.o.o.</item>
    </derivirana_varijabla>
  </DomainObject.Predmet.ProtuStrankaListNazivFormated>
  <DomainObject.Predmet.ProtuStrankaListNazivFormatedOIB>
    <izvorni_sadrzaj>
      <item>PARAISO j.d.o.o., OIB 06201707364</item>
    </izvorni_sadrzaj>
    <derivirana_varijabla naziv="DomainObject.Predmet.ProtuStrankaListNazivFormatedOIB_1">
      <item>PARAISO j.d.o.o., OIB 06201707364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PARAISO j.d.o.o.</izvorni_sadrzaj>
    <derivirana_varijabla naziv="DomainObject.Predmet.ProtustrankaIDrugi_1">PARAISO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PARAISO j.d.o.o., OIB 06201707364, Pionirska 18, 51000 Rijeka</izvorni_sadrzaj>
    <derivirana_varijabla naziv="DomainObject.Predmet.ProtustrankaIDrugiAdressOIB_1">PARAISO j.d.o.o., OIB 06201707364, Pionirska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PARAISO j.d.o.o.</item>
    </izvorni_sadrzaj>
    <derivirana_varijabla naziv="DomainObject.Predmet.SudioniciListNaziv_1">
      <item>FINA Rijeka</item>
      <item>PARAISO j.d.o.o.</item>
    </derivirana_varijabla>
  </DomainObject.Predmet.SudioniciListNaziv>
  <DomainObject.Predmet.SudioniciListAdressOIB>
    <izvorni_sadrzaj>
      <item>FINA Rijeka, OIB 85821130368, Frana Kurelca 8,51000 Rijeka</item>
      <item>PARAISO j.d.o.o., OIB 06201707364, Pionirska 18,51000 Rijeka</item>
    </izvorni_sadrzaj>
    <derivirana_varijabla naziv="DomainObject.Predmet.SudioniciListAdressOIB_1">
      <item>FINA Rijeka, OIB 85821130368, Frana Kurelca 8,51000 Rijeka</item>
      <item>PARAISO j.d.o.o., OIB 06201707364, Pionirska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06201707364</item>
    </izvorni_sadrzaj>
    <derivirana_varijabla naziv="DomainObject.Predmet.SudioniciListNazivOIB_1">
      <item>, OIB 85821130368</item>
      <item>, OIB 06201707364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430</properties:Words>
  <properties:Characters>2260</properties:Characters>
  <properties:Lines>106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2017-02-22T07:27:00Z</dcterms:created>
  <dc:creator>M San Grupa</dc:creator>
  <cp:lastModifiedBy>Danijela Fumić</cp:lastModifiedBy>
  <cp:lastPrinted>2017-02-22T07:27:00Z</cp:lastPrinted>
  <dcterms:modified xmlns:xsi="http://www.w3.org/2001/XMLSchema-instance" xsi:type="dcterms:W3CDTF">2017-02-22T07:29:00Z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