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02d5" w14:paraId="a1002d5" w:rsidRDefault="00262B79" w:rsidP="00262B79" w:rsidR="00262B79">
      <w:pPr>
        <w:pStyle w:val="Zaglavlje"/>
        <w15:collapsed w:val="false"/>
      </w:pPr>
      <w:bookmarkStart w:name="_GoBack" w:id="0"/>
      <w:bookmarkEnd w:id="0"/>
    </w:p>
    <w:p w:rsidRDefault="00262B79" w:rsidP="00262B79" w:rsidR="00262B7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62B79" w:rsidP="00262B79" w:rsidR="00262B7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62B79" w:rsidP="00262B79" w:rsidR="00262B7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62B79" w:rsidP="00262B79" w:rsidR="00262B7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62B79" w:rsidP="00262B79" w:rsidR="00262B79">
      <w:pPr>
        <w:pStyle w:val="Zaglavlje"/>
      </w:pPr>
    </w:p>
    <w:p w:rsidRDefault="00262B79" w:rsidP="00262B79" w:rsidR="00262B79">
      <w:pPr>
        <w:pStyle w:val="Zaglavlje"/>
      </w:pPr>
    </w:p>
    <w:p w:rsidRDefault="00262B79" w:rsidP="00262B79" w:rsidR="00262B79">
      <w:pPr>
        <w:pStyle w:val="Zaglavlje"/>
        <w:jc w:val="center"/>
      </w:pPr>
      <w:r>
        <w:t>Z A K LJ U Č A K</w:t>
      </w:r>
    </w:p>
    <w:p w:rsidRDefault="00262B79" w:rsidP="00262B79" w:rsidR="00262B79">
      <w:pPr>
        <w:spacing w:lineRule="auto" w:line="240" w:after="0"/>
      </w:pPr>
    </w:p>
    <w:p w:rsidRDefault="00262B79" w:rsidP="00262B79" w:rsidR="00262B79">
      <w:pPr>
        <w:spacing w:lineRule="auto" w:line="24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PRIMAVERA d.o.o., </w:t>
      </w:r>
      <w:proofErr w:type="spellStart"/>
      <w:r>
        <w:t>Hemuševec</w:t>
      </w:r>
      <w:proofErr w:type="spellEnd"/>
      <w:r>
        <w:t xml:space="preserve">, Tina Ujevića 15, OIB: 74776259482, dana 16. rujna 2016.               </w:t>
      </w:r>
    </w:p>
    <w:p w:rsidRDefault="00262B79" w:rsidP="00262B79" w:rsidR="00262B79">
      <w:pPr>
        <w:spacing w:lineRule="auto" w:line="240" w:after="0"/>
      </w:pPr>
    </w:p>
    <w:p w:rsidRDefault="00262B79" w:rsidP="00262B79" w:rsidR="00262B79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62B79" w:rsidP="00262B79" w:rsidR="00262B79">
      <w:pPr>
        <w:spacing w:lineRule="auto" w:line="240" w:after="0"/>
        <w:jc w:val="center"/>
      </w:pPr>
    </w:p>
    <w:p w:rsidRDefault="00262B79" w:rsidP="00262B79" w:rsidR="00262B79">
      <w:pPr>
        <w:spacing w:lineRule="auto" w:line="240" w:after="0"/>
        <w:jc w:val="center"/>
      </w:pPr>
    </w:p>
    <w:p w:rsidRDefault="00262B79" w:rsidP="00262B79" w:rsidR="00262B7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PRIMAVERA d.o.o., </w:t>
      </w:r>
      <w:proofErr w:type="spellStart"/>
      <w:r>
        <w:t>Hemuševec</w:t>
      </w:r>
      <w:proofErr w:type="spellEnd"/>
      <w:r>
        <w:t xml:space="preserve">, Tina Ujevića 15, OIB: 74776259482, </w:t>
      </w:r>
      <w:r>
        <w:rPr>
          <w:u w:val="single"/>
        </w:rPr>
        <w:t>Kristini Vidović, Njivice, Trg Ante Starčevića 8, OIB: 67992938665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62B79" w:rsidP="00262B79" w:rsidR="00262B79">
      <w:pPr>
        <w:spacing w:lineRule="auto" w:line="240" w:after="0"/>
        <w:jc w:val="both"/>
      </w:pPr>
    </w:p>
    <w:p w:rsidRDefault="00262B79" w:rsidP="00262B79" w:rsidR="00262B79">
      <w:pPr>
        <w:spacing w:lineRule="auto" w:line="240" w:after="0"/>
        <w:jc w:val="both"/>
      </w:pPr>
      <w:r>
        <w:t>1. nekretnina i pokretnina dužnika</w:t>
      </w:r>
    </w:p>
    <w:p w:rsidRDefault="00262B79" w:rsidP="00262B79" w:rsidR="00262B79">
      <w:pPr>
        <w:spacing w:lineRule="auto" w:line="240" w:after="0"/>
        <w:jc w:val="both"/>
      </w:pPr>
      <w:r>
        <w:t>2. imovinskih prava dužnika na tuđim stvarima</w:t>
      </w:r>
    </w:p>
    <w:p w:rsidRDefault="00262B79" w:rsidP="00262B79" w:rsidR="00262B79">
      <w:pPr>
        <w:spacing w:lineRule="auto" w:line="240" w:after="0"/>
        <w:jc w:val="both"/>
      </w:pPr>
      <w:r>
        <w:t>3. novčanih i nenovčanih tražbina dužnika</w:t>
      </w:r>
    </w:p>
    <w:p w:rsidRDefault="00262B79" w:rsidP="00262B79" w:rsidR="00262B79">
      <w:pPr>
        <w:spacing w:lineRule="auto" w:line="240" w:after="0"/>
        <w:jc w:val="both"/>
      </w:pPr>
      <w:r>
        <w:t>4. drugih prava koja čine imovinu dužnika</w:t>
      </w:r>
    </w:p>
    <w:p w:rsidRDefault="00262B79" w:rsidP="00262B79" w:rsidR="00262B79">
      <w:pPr>
        <w:spacing w:lineRule="auto" w:line="240" w:after="0"/>
        <w:jc w:val="both"/>
      </w:pPr>
      <w:r>
        <w:t>5. novčanih sredstava na računima</w:t>
      </w:r>
    </w:p>
    <w:p w:rsidRDefault="00262B79" w:rsidP="00262B79" w:rsidR="00262B79">
      <w:pPr>
        <w:spacing w:lineRule="auto" w:line="240" w:after="0"/>
        <w:jc w:val="both"/>
      </w:pPr>
      <w:r>
        <w:t>6. druge imovine dužnika</w:t>
      </w:r>
    </w:p>
    <w:p w:rsidRDefault="00262B79" w:rsidP="00262B79" w:rsidR="00262B79">
      <w:pPr>
        <w:spacing w:lineRule="auto" w:line="240" w:after="0"/>
        <w:jc w:val="both"/>
      </w:pPr>
      <w:r>
        <w:t>7. obveza dužnika unesenih u njegove poslovne knjige</w:t>
      </w:r>
    </w:p>
    <w:p w:rsidRDefault="00262B79" w:rsidP="00262B79" w:rsidR="00262B79">
      <w:pPr>
        <w:spacing w:lineRule="auto" w:line="240" w:after="0"/>
        <w:jc w:val="both"/>
      </w:pPr>
      <w:r>
        <w:t>8. drugih novčanih i nenovčanih obveza dužnika</w:t>
      </w:r>
    </w:p>
    <w:p w:rsidRDefault="00262B79" w:rsidP="00262B79" w:rsidR="00262B79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62B79" w:rsidP="00262B79" w:rsidR="00262B79">
      <w:pPr>
        <w:spacing w:lineRule="auto" w:line="240" w:after="0"/>
        <w:jc w:val="both"/>
      </w:pPr>
      <w:r>
        <w:t>10. izlučnih prava</w:t>
      </w:r>
    </w:p>
    <w:p w:rsidRDefault="00262B79" w:rsidP="00262B79" w:rsidR="00262B79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262B79" w:rsidP="00262B79" w:rsidR="00262B79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262B79" w:rsidP="00262B79" w:rsidR="00262B79">
      <w:pPr>
        <w:spacing w:lineRule="auto" w:line="240" w:after="0"/>
        <w:jc w:val="both"/>
      </w:pPr>
    </w:p>
    <w:p w:rsidRDefault="00262B79" w:rsidP="00262B79" w:rsidR="00262B7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262B79" w:rsidP="00262B79" w:rsidR="00262B79">
      <w:pPr>
        <w:spacing w:lineRule="auto" w:line="240" w:after="0"/>
        <w:jc w:val="both"/>
      </w:pPr>
    </w:p>
    <w:p w:rsidRDefault="00262B79" w:rsidP="00262B79" w:rsidR="00262B7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262B79" w:rsidP="00262B79" w:rsidR="00262B79">
      <w:pPr>
        <w:pStyle w:val="Odlomakpopisa"/>
        <w:spacing w:lineRule="auto" w:line="240" w:after="0"/>
      </w:pPr>
    </w:p>
    <w:p w:rsidRDefault="00262B79" w:rsidP="00262B79" w:rsidR="00262B7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62B79" w:rsidP="00262B79" w:rsidR="00262B7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262B79" w:rsidP="00920CAB" w:rsidR="00262B79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61.726,38 kn te da dužnik ima 1 zaposlenog.</w:t>
      </w:r>
    </w:p>
    <w:p w:rsidRDefault="00262B79" w:rsidP="00262B79" w:rsidR="00262B7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62B79" w:rsidP="00262B79" w:rsidR="00262B7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rujna 2016.</w:t>
      </w:r>
    </w:p>
    <w:p w:rsidRDefault="00262B79" w:rsidP="00262B79" w:rsidR="00262B7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62B79" w:rsidR="00262B79">
        <w:trPr>
          <w:trHeight w:val="2009"/>
        </w:trPr>
        <w:tc>
          <w:tcPr>
            <w:tcW w:type="dxa" w:w="4928"/>
          </w:tcPr>
          <w:p w:rsidRDefault="00262B79" w:rsidR="00262B79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62B79" w:rsidR="00262B7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62B79" w:rsidR="00262B79">
            <w:pPr>
              <w:jc w:val="center"/>
              <w:rPr>
                <w:lang w:eastAsia="hr-HR"/>
              </w:rPr>
            </w:pPr>
          </w:p>
          <w:p w:rsidRDefault="00262B79" w:rsidR="00262B7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262B79" w:rsidR="00262B79">
            <w:pPr>
              <w:jc w:val="center"/>
              <w:rPr>
                <w:lang w:eastAsia="hr-HR"/>
              </w:rPr>
            </w:pPr>
          </w:p>
          <w:p w:rsidRDefault="00262B79" w:rsidR="00262B79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262B79" w:rsidP="00262B79" w:rsidR="00262B7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262B79" w:rsidP="00262B79" w:rsidR="00262B7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62B79" w:rsidP="00262B79" w:rsidR="00262B79">
      <w:pPr>
        <w:spacing w:lineRule="auto" w:line="240" w:after="0"/>
        <w:jc w:val="both"/>
      </w:pPr>
      <w:r>
        <w:t>UPUTA O PRAVNOM LIJEKU :</w:t>
      </w:r>
    </w:p>
    <w:p w:rsidRDefault="00262B79" w:rsidP="00262B79" w:rsidR="00262B79">
      <w:pPr>
        <w:spacing w:lineRule="auto" w:line="240" w:after="0"/>
        <w:jc w:val="both"/>
      </w:pPr>
      <w:r>
        <w:t>Protiv ovoga zaključka žalba nije dopuštena (čl. 19. st. 7. SZ-a).</w:t>
      </w:r>
    </w:p>
    <w:p w:rsidRDefault="00262B79" w:rsidP="00262B79" w:rsidR="00262B79">
      <w:pPr>
        <w:spacing w:lineRule="auto" w:line="240" w:after="0"/>
        <w:jc w:val="both"/>
      </w:pPr>
    </w:p>
    <w:p w:rsidRDefault="00262B79" w:rsidP="00262B79" w:rsidR="00262B79">
      <w:pPr>
        <w:spacing w:lineRule="auto" w:line="240" w:after="0"/>
        <w:jc w:val="both"/>
      </w:pPr>
      <w:r>
        <w:t>DNA:</w:t>
      </w:r>
    </w:p>
    <w:p w:rsidRDefault="00262B79" w:rsidP="00262B79" w:rsidR="00262B79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Kristini Vidović, Njivice, Trg Ante Starčevića 8</w:t>
      </w:r>
    </w:p>
    <w:p w:rsidRDefault="00262B79" w:rsidP="00262B79" w:rsidR="00262B79">
      <w:pPr>
        <w:spacing w:lineRule="auto" w:line="240" w:after="0"/>
        <w:jc w:val="both"/>
      </w:pPr>
      <w:r>
        <w:t>2. e-Oglasna ploča suda</w:t>
      </w:r>
    </w:p>
    <w:p w:rsidRDefault="00262B79" w:rsidP="00262B79" w:rsidR="00262B79">
      <w:pPr>
        <w:spacing w:lineRule="auto" w:line="240" w:after="0"/>
        <w:jc w:val="both"/>
      </w:pPr>
    </w:p>
    <w:p w:rsidRDefault="00DA0242" w:rsidP="00262B79" w:rsidR="00DA0242" w:rsidRPr="00262B79"/>
    <w:sectPr w:rsidSect="0032366B" w:rsidR="00DA0242" w:rsidRPr="00262B7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B79" w:rsidR="008333A9">
    <w:pPr>
      <w:pStyle w:val="Zaglavlje"/>
    </w:pPr>
    <w:r>
      <w:rPr>
        <w:rStyle w:val="PozadinaSvijetloCrvena"/>
        <w:shd w:fill="auto" w:color="auto" w:val="clear"/>
      </w:rPr>
      <w:t>Poslovni broj: 4 St-627/16-4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B7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CAB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BA5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62B7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62B7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96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St-627/2016-4</izvorni_sadrzaj>
    <derivirana_varijabla naziv="DomainObject.Oznaka_1">St-627/2016-4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društvo s ograničenom odgovornošću za proizvodnju, trgovinu i turizam zastupanog po punomoćniku Kristina Vidović</izvorni_sadrzaj>
    <derivirana_varijabla naziv="DomainObject.Predmet.ProtustrankaFormated_1">  PRIMAVERA društvo s ograničenom odgovornošću za proizvodnju, trgovinu i turizam zastupanog po punomoćniku Kristina Vidović</derivirana_varijabla>
  </DomainObject.Predmet.ProtustrankaFormated>
  <DomainObject.Predmet.ProtustrankaFormatedOIB>
    <izvorni_sadrzaj>  PRIMAVERA društvo s ograničenom odgovornošću za proizvodnju, trgovinu i turizam, OIB 74776259482 zastupanog po punomoćniku Kristina Vidović</izvorni_sadrzaj>
    <derivirana_varijabla naziv="DomainObject.Predmet.ProtustrankaFormatedOIB_1">  PRIMAVERA društvo s ograničenom odgovornošću za proizvodnju, trgovinu i turizam, OIB 74776259482 zastupanog po punomoćniku Kristina Vidović</derivirana_varijabla>
  </DomainObject.Predmet.ProtustrankaFormatedOIB>
  <DomainObject.Predmet.ProtustrankaFormatedWithAdress>
    <izvorni_sadrzaj> PRIMAVERA društvo s ograničenom odgovornošću za proizvodnju, trgovinu i turizam, Tina Ujevića 15, 40323 Hemuševec zastupanog po punomoćniku Kristina Vidović</izvorni_sadrzaj>
    <derivirana_varijabla naziv="DomainObject.Predmet.ProtustrankaFormatedWithAdress_1"> PRIMAVERA društvo s ograničenom odgovornošću za proizvodnju, trgovinu i turizam, Tina Ujevića 15, 40323 Hemuševec zastupanog po punomoćniku Kristina Vidović</derivirana_varijabla>
  </DomainObject.Predmet.ProtustrankaFormatedWithAdress>
  <DomainObject.Predmet.ProtustrankaFormatedWithAdressOIB>
    <izvorni_sadrzaj> PRIMAVERA društvo s ograničenom odgovornošću za proizvodnju, trgovinu i turizam, OIB 74776259482, Tina Ujevića 15, 40323 Hemuševec zastupanog po punomoćniku Kristina Vidović</izvorni_sadrzaj>
    <derivirana_varijabla naziv="DomainObject.Predmet.ProtustrankaFormatedWithAdressOIB_1"> PRIMAVERA društvo s ograničenom odgovornošću za proizvodnju, trgovinu i turizam, OIB 74776259482, Tina Ujevića 15, 40323 Hemuševec zastupanog po punomoćniku Kristina Vidović</derivirana_varijabla>
  </DomainObject.Predmet.ProtustrankaFormatedWithAdressOIB>
  <DomainObject.Predmet.ProtustrankaWithAdress>
    <izvorni_sadrzaj>PRIMAVERA društvo s ograničenom odgovornošću za proizvodnju, trgovinu i turizam Tina Ujevića 15, 40323 Hemuševec</izvorni_sadrzaj>
    <derivirana_varijabla naziv="DomainObject.Predmet.ProtustrankaWithAdress_1">PRIMAVERA društvo s ograničenom odgovornošću za proizvodnju, trgovinu i turizam Tina Ujevića 15, 40323 Hemuševec</derivirana_varijabla>
  </DomainObject.Predmet.ProtustrankaWithAdress>
  <DomainObject.Predmet.ProtustrankaWithAdressOIB>
    <izvorni_sadrzaj>PRIMAVERA društvo s ograničenom odgovornošću za proizvodnju, trgovinu i turizam, OIB 74776259482, Tina Ujevića 15, 40323 Hemuševec</izvorni_sadrzaj>
    <derivirana_varijabla naziv="DomainObject.Predmet.ProtustrankaWithAdressOIB_1">PRIMAVERA društvo s ograničenom odgovornošću za proizvodnju, trgovinu i turizam, OIB 74776259482, Tina Ujevića 15, 40323 Hemuševec</derivirana_varijabla>
  </DomainObject.Predmet.ProtustrankaWithAdressOIB>
  <DomainObject.Predmet.ProtustrankaNazivFormated>
    <izvorni_sadrzaj>PRIMAVERA društvo s ograničenom odgovornošću za proizvodnju, trgovinu i turizam</izvorni_sadrzaj>
    <derivirana_varijabla naziv="DomainObject.Predmet.ProtustrankaNazivFormated_1">PRIMAVERA društvo s ograničenom odgovornošću za proizvodnju, trgovinu i turizam</derivirana_varijabla>
  </DomainObject.Predmet.ProtustrankaNazivFormated>
  <DomainObject.Predmet.ProtustrankaNazivFormatedOIB>
    <izvorni_sadrzaj>PRIMAVERA društvo s ograničenom odgovornošću za proizvodnju, trgovinu i turizam, OIB 74776259482</izvorni_sadrzaj>
    <derivirana_varijabla naziv="DomainObject.Predmet.ProtustrankaNazivFormatedOIB_1">PRIMAVERA društvo s ograničenom odgovornošću za proizvodnju, trgovinu i turizam, OIB 74776259482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61726.38</izvorni_sadrzaj>
    <derivirana_varijabla naziv="DomainObject.Predmet.TrenutnaVrijednost_1">61726.38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PRIMAVERA društvo s ograničenom odgovornošću za proizvodnju, trgovinu i turizam zastupanog po punomoćniku Kristina Vidović</item>
    </izvorni_sadrzaj>
    <derivirana_varijabla naziv="DomainObject.Predmet.ProtuStrankaListFormated_1">
      <item>PRIMAVERA društvo s ograničenom odgovornošću za proizvodnju, trgovinu i turizam zastupanog po punomoćniku Kristina Vidović</item>
    </derivirana_varijabla>
  </DomainObject.Predmet.ProtuStrankaListFormated>
  <DomainObject.Predmet.ProtuStrankaListFormatedOIB>
    <izvorni_sadrzaj>
      <item>PRIMAVERA društvo s ograničenom odgovornošću za proizvodnju, trgovinu i turizam, OIB 74776259482 zastupanog po punomoćniku Kristina Vidović</item>
    </izvorni_sadrzaj>
    <derivirana_varijabla naziv="DomainObject.Predmet.ProtuStrankaListFormatedOIB_1">
      <item>PRIMAVERA društvo s ograničenom odgovornošću za proizvodnju, trgovinu i turizam, OIB 74776259482 zastupanog po punomoćniku Kristina Vidović</item>
    </derivirana_varijabla>
  </DomainObject.Predmet.ProtuStrankaListFormatedOIB>
  <DomainObject.Predmet.ProtuStrankaListFormatedWithAdress>
    <izvorni_sadrzaj>
      <item>PRIMAVERA društvo s ograničenom odgovornošću za proizvodnju, trgovinu i turizam, Tina Ujevića 15, 40323 Hemuševec zastupanog po punomoćniku Kristina Vidović</item>
    </izvorni_sadrzaj>
    <derivirana_varijabla naziv="DomainObject.Predmet.ProtuStrankaListFormatedWithAdress_1">
      <item>PRIMAVERA društvo s ograničenom odgovornošću za proizvodnju, trgovinu i turizam, Tina Ujevića 15, 40323 Hemuševec zastupanog po punomoćniku Kristina Vidović</item>
    </derivirana_varijabla>
  </DomainObject.Predmet.ProtuStrankaListFormatedWithAdress>
  <DomainObject.Predmet.ProtuStrankaListFormatedWithAdressOIB>
    <izvorni_sadrzaj>
      <item>PRIMAVERA društvo s ograničenom odgovornošću za proizvodnju, trgovinu i turizam, OIB 74776259482, Tina Ujevića 15, 40323 Hemuševec zastupanog po punomoćniku Kristina Vidović</item>
    </izvorni_sadrzaj>
    <derivirana_varijabla naziv="DomainObject.Predmet.ProtuStrankaListFormatedWithAdressOIB_1">
      <item>PRIMAVERA društvo s ograničenom odgovornošću za proizvodnju, trgovinu i turizam, OIB 74776259482, Tina Ujevića 15, 40323 Hemuševec zastupanog po punomoćniku Kristina Vidović</item>
    </derivirana_varijabla>
  </DomainObject.Predmet.ProtuStrankaListFormatedWithAdressOIB>
  <DomainObject.Predmet.ProtuStrankaListNazivFormated>
    <izvorni_sadrzaj>
      <item>PRIMAVERA društvo s ograničenom odgovornošću za proizvodnju, trgovinu i turizam</item>
    </izvorni_sadrzaj>
    <derivirana_varijabla naziv="DomainObject.Predmet.ProtuStrankaListNazivFormated_1">
      <item>PRIMAVERA društvo s ograničenom odgovornošću za proizvodnju, trgovinu i turizam</item>
    </derivirana_varijabla>
  </DomainObject.Predmet.ProtuStrankaListNazivFormated>
  <DomainObject.Predmet.ProtuStrankaListNazivFormatedOIB>
    <izvorni_sadrzaj>
      <item>PRIMAVERA društvo s ograničenom odgovornošću za proizvodnju, trgovinu i turizam, OIB 74776259482</item>
    </izvorni_sadrzaj>
    <derivirana_varijabla naziv="DomainObject.Predmet.ProtuStrankaListNazivFormatedOIB_1">
      <item>PRIMAVERA društvo s ograničenom odgovornošću za proizvodnju, trgovinu i turizam, OIB 74776259482</item>
    </derivirana_varijabla>
  </DomainObject.Predmet.ProtuStrankaListNazivFormatedOIB>
  <DomainObject.Predmet.OstaliListFormated>
    <izvorni_sadrzaj>
      <item>Sudski registar</item>
      <item>Županijsko državno odvjetništvo u Varaždinu</item>
      <item>Kristina Vidović punomoćnik sudionika u postupku PRIMAVERA društvo s ograničenom odgovornošću za proizvodnju, trgovinu i turizam</item>
    </izvorni_sadrzaj>
    <derivirana_varijabla naziv="DomainObject.Predmet.OstaliListFormated_1">
      <item>Sudski registar</item>
      <item>Županijsko državno odvjetništvo u Varaždinu</item>
      <item>Kristina Vidović punomoćnik sudionika u postupku PRIMAVERA društvo s ograničenom odgovornošću za proizvodnju, trgovinu i turizam</item>
    </derivirana_varijabla>
  </DomainObject.Predmet.OstaliListFormated>
  <DomainObject.Predmet.OstaliListFormatedOIB>
    <izvorni_sadrzaj>
      <item>Sudski registar</item>
      <item>Županijsko državno odvjetništvo u Varaždinu</item>
      <item>Kristina Vidović, OIB 67992938665 punomoćnik sudionika u postupku PRIMAVERA društvo s ograničenom odgovornošću za proizvodnju, trgovinu i turizam</item>
    </izvorni_sadrzaj>
    <derivirana_varijabla naziv="DomainObject.Predmet.OstaliListFormatedOIB_1">
      <item>Sudski registar</item>
      <item>Županijsko državno odvjetništvo u Varaždinu</item>
      <item>Kristina Vidović, OIB 67992938665 punomoćnik sudionika u postupku PRIMAVERA društvo s ograničenom odgovornošću za proizvodnju, trgovinu i turizam</item>
    </derivirana_varijabla>
  </DomainObject.Predmet.OstaliListFormatedOIB>
  <DomainObject.Predmet.OstaliListFormatedWithAdress>
    <izvorni_sadrzaj>
      <item>Sudski registar</item>
      <item>Županijsko državno odvjetništvo u Varaždinu</item>
      <item>Kristina Vidović, Trg Ante Starčevića 8, 51511 Njivice punomoćnik sudionika u postupku PRIMAVERA društvo s ograničenom odgovornošću za proizvodnju, trgovinu i turizam</item>
    </izvorni_sadrzaj>
    <derivirana_varijabla naziv="DomainObject.Predmet.OstaliListFormatedWithAdress_1">
      <item>Sudski registar</item>
      <item>Županijsko državno odvjetništvo u Varaždinu</item>
      <item>Kristina Vidović, Trg Ante Starčevića 8, 51511 Njivice punomoćnik sudionika u postupku PRIMAVERA društvo s ograničenom odgovornošću za proizvodnju, trgovinu i turizam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Kristina Vidović, OIB 67992938665, Trg Ante Starčevića 8, 51511 Njivice punomoćnik sudionika u postupku PRIMAVERA društvo s ograničenom odgovornošću za proizvodnju, trgovinu i turizam</item>
    </izvorni_sadrzaj>
    <derivirana_varijabla naziv="DomainObject.Predmet.OstaliListFormatedWithAdressOIB_1">
      <item>Sudski registar</item>
      <item>Županijsko državno odvjetništvo u Varaždinu</item>
      <item>Kristina Vidović, OIB 67992938665, Trg Ante Starčevića 8, 51511 Njivice punomoćnik sudionika u postupku PRIMAVERA društvo s ograničenom odgovornošću za proizvodnju, trgovinu i turizam</item>
    </derivirana_varijabla>
  </DomainObject.Predmet.OstaliListFormatedWithAdressOIB>
  <DomainObject.Predmet.OstaliListNazivFormated>
    <izvorni_sadrzaj>
      <item>Sudski registar</item>
      <item>Županijsko državno odvjetništvo u Varaždinu</item>
      <item>Kristina Vidović</item>
    </izvorni_sadrzaj>
    <derivirana_varijabla naziv="DomainObject.Predmet.OstaliListNazivFormated_1">
      <item>Sudski registar</item>
      <item>Županijsko državno odvjetništvo u Varaždinu</item>
      <item>Kristina Vidović</item>
    </derivirana_varijabla>
  </DomainObject.Predmet.OstaliListNazivFormated>
  <DomainObject.Predmet.OstaliListNazivFormatedOIB>
    <izvorni_sadrzaj>
      <item>Sudski registar</item>
      <item>Županijsko državno odvjetništvo u Varaždinu</item>
      <item>Kristina Vidović, OIB 67992938665</item>
    </izvorni_sadrzaj>
    <derivirana_varijabla naziv="DomainObject.Predmet.OstaliListNazivFormatedOIB_1">
      <item>Sudski registar</item>
      <item>Županijsko državno odvjetništvo u Varaždinu</item>
      <item>Kristina Vidović, OIB 67992938665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St-627/2016-4</izvorni_sadrzaj>
    <derivirana_varijabla naziv="DomainObject.PoslovniBrojDokumenta_1">St-627/2016-4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PRIMAVERA društvo s ograničenom odgovornošću za proizvodnju, trgovinu i turizam</izvorni_sadrzaj>
    <derivirana_varijabla naziv="DomainObject.Predmet.ProtustrankaIDrugi_1">PRIMAVERA društvo s ograničenom odgovornošću za proizvodnju,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PRIMAVERA društvo s ograničenom odgovornošću za proizvodnju, trgovinu i turizam, OIB 74776259482, Tina Ujevića 15, 40323 Hemuševec</izvorni_sadrzaj>
    <derivirana_varijabla naziv="DomainObject.Predmet.ProtustrankaIDrugiAdressOIB_1">PRIMAVERA društvo s ograničenom odgovornošću za proizvodnju, trgovinu i turizam, OIB 74776259482, Tina Ujevića 15, 40323 Hemuševec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PRIMAVERA društvo s ograničenom odgovornošću za proizvodnju, trgovinu i turizam</item>
      <item>Sudski registar</item>
      <item>Županijsko državno odvjetništvo u Varaždinu</item>
      <item>Kristina Vidović</item>
    </izvorni_sadrzaj>
    <derivirana_varijabla naziv="DomainObject.Predmet.SudioniciListNaziv_1">
      <item>Financijska agencija</item>
      <item>PRIMAVERA društvo s ograničenom odgovornošću za proizvodnju, trgovinu i turizam</item>
      <item>Sudski registar</item>
      <item>Županijsko državno odvjetništvo u Varaždinu</item>
      <item>Kristina Vidović</item>
    </derivirana_varijabla>
  </DomainObject.Predmet.SudioniciListNaziv>
  <DomainObject.Predmet.SudioniciListAdressOIB>
    <izvorni_sadrzaj>
      <item>Financijska agencija, OIB 85821130368</item>
      <item>PRIMAVERA društvo s ograničenom odgovornošću za proizvodnju, trgovinu i turizam, OIB 74776259482, Tina Ujevića 15,40323 Hemuševec</item>
      <item>Sudski registar</item>
      <item>Županijsko državno odvjetništvo u Varaždinu</item>
      <item>Kristina Vidović, OIB 67992938665, Trg Ante Starčevića 8,51511 Njivice</item>
    </izvorni_sadrzaj>
    <derivirana_varijabla naziv="DomainObject.Predmet.SudioniciListAdressOIB_1">
      <item>Financijska agencija, OIB 85821130368</item>
      <item>PRIMAVERA društvo s ograničenom odgovornošću za proizvodnju, trgovinu i turizam, OIB 74776259482, Tina Ujevića 15,40323 Hemuševec</item>
      <item>Sudski registar</item>
      <item>Županijsko državno odvjetništvo u Varaždinu</item>
      <item>Kristina Vidović, OIB 67992938665, Trg Ante Starčevića 8,51511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D039F-FCAE-449A-B33F-F458DAABB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2201</properties:Characters>
  <properties:Lines>75</properties:Lines>
  <properties:Paragraphs>33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2016-09-16T07:53:00Z</cp:lastPrinted>
  <dcterms:modified xmlns:xsi="http://www.w3.org/2001/XMLSchema-instance" xsi:type="dcterms:W3CDTF">2016-09-16T07:53:00Z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