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e6e8" w14:paraId="e41e6e8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8B1107">
        <w:rPr>
          <w:rFonts w:hAnsi="Times New Roman" w:ascii="Times New Roman"/>
          <w:bCs/>
        </w:rPr>
        <w:t>-95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FE46DA" w:rsidRPr="007C007C">
        <w:rPr>
          <w:rFonts w:hAnsi="Times New Roman" w:ascii="Times New Roman"/>
          <w:b/>
          <w:u w:val="single"/>
        </w:rPr>
        <w:t>zk ul. 12013</w:t>
      </w:r>
      <w:r w:rsidR="004118A5" w:rsidRPr="007C007C">
        <w:rPr>
          <w:rFonts w:hAnsi="Times New Roman" w:ascii="Times New Roman"/>
          <w:b/>
        </w:rPr>
        <w:t>,</w:t>
      </w:r>
      <w:r w:rsidR="004118A5" w:rsidRPr="00FE46DA">
        <w:rPr>
          <w:rFonts w:hAnsi="Times New Roman" w:ascii="Times New Roman"/>
        </w:rPr>
        <w:t xml:space="preserve"> k.o Grad Zagreb,</w:t>
      </w:r>
      <w:r w:rsidR="004118A5" w:rsidRPr="00FE46DA">
        <w:rPr>
          <w:rFonts w:hAnsi="Times New Roman" w:ascii="Times New Roman"/>
          <w:b/>
        </w:rPr>
        <w:t xml:space="preserve"> </w:t>
      </w:r>
      <w:r w:rsidR="004118A5" w:rsidRPr="00FE46DA">
        <w:rPr>
          <w:rFonts w:hAnsi="Times New Roman" w:ascii="Times New Roman"/>
        </w:rPr>
        <w:t xml:space="preserve">kao kč.br. 8613/71 – </w:t>
      </w:r>
      <w:r w:rsidR="00D636C3" w:rsidRPr="00FE46DA">
        <w:rPr>
          <w:rFonts w:hAnsi="Times New Roman" w:ascii="Times New Roman"/>
        </w:rPr>
        <w:t>KUĆA BR</w:t>
      </w:r>
      <w:r w:rsidR="004118A5" w:rsidRPr="00FE46DA">
        <w:rPr>
          <w:rFonts w:hAnsi="Times New Roman" w:ascii="Times New Roman"/>
        </w:rPr>
        <w:t xml:space="preserve">. 38/C </w:t>
      </w:r>
      <w:r w:rsidR="00D636C3" w:rsidRPr="00FE46DA">
        <w:rPr>
          <w:rFonts w:hAnsi="Times New Roman" w:ascii="Times New Roman"/>
        </w:rPr>
        <w:t>U ZAGREBU, JELENOVAC I DVORIŠTE</w:t>
      </w:r>
      <w:r w:rsidR="004118A5" w:rsidRPr="00FE46DA">
        <w:rPr>
          <w:rFonts w:hAnsi="Times New Roman" w:ascii="Times New Roman"/>
        </w:rPr>
        <w:t>, ukupne površ</w:t>
      </w:r>
      <w:r w:rsidR="00FE46DA">
        <w:rPr>
          <w:rFonts w:hAnsi="Times New Roman" w:ascii="Times New Roman"/>
        </w:rPr>
        <w:t>ine 1056 m2 ili 293,6 čhv,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7A6B7D" w:rsidP="00F240FD" w:rsidR="00C4180E">
      <w:pPr>
        <w:ind w:left="705"/>
        <w:jc w:val="both"/>
        <w:rPr>
          <w:rFonts w:hAnsi="Times New Roman" w:ascii="Times New Roman"/>
        </w:rPr>
      </w:pPr>
      <w:r w:rsidRPr="007A6B7D">
        <w:rPr>
          <w:rFonts w:hAnsi="Times New Roman" w:ascii="Times New Roman"/>
        </w:rPr>
        <w:t>13.  suvlasnički dio: 9/100 ETAŽNO VLASNIŠTVO (E-13) – Dvoetažni trosobni stan sa terasom u etaži potk</w:t>
      </w:r>
      <w:r>
        <w:rPr>
          <w:rFonts w:hAnsi="Times New Roman" w:ascii="Times New Roman"/>
        </w:rPr>
        <w:t>rovlja 1 i 2 površine 80,15 čm.</w:t>
      </w:r>
    </w:p>
    <w:p w:rsidRDefault="007A6B7D" w:rsidP="00F240FD" w:rsidR="007A6B7D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7A6B7D" w:rsidRPr="007A6B7D">
        <w:rPr>
          <w:rFonts w:hAnsi="Times New Roman" w:ascii="Times New Roman"/>
          <w:b/>
        </w:rPr>
        <w:t xml:space="preserve">1.181.500,00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7A6B7D" w:rsidRPr="007A6B7D">
        <w:rPr>
          <w:rFonts w:hAnsi="Times New Roman" w:ascii="Times New Roman"/>
          <w:b/>
        </w:rPr>
        <w:t xml:space="preserve">1.181.500,00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FC33B3">
        <w:rPr>
          <w:rFonts w:hAnsi="Times New Roman" w:ascii="Times New Roman"/>
          <w:bCs/>
        </w:rPr>
        <w:t>5</w:t>
      </w:r>
      <w:r w:rsidR="00AE0C80">
        <w:rPr>
          <w:rFonts w:hAnsi="Times New Roman" w:ascii="Times New Roman"/>
          <w:bCs/>
        </w:rPr>
        <w:t>.000,00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8B1107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8B1107" w:rsidP="008B1107" w:rsidR="008B1107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B1107" w:rsidP="008B1107" w:rsidR="008B1107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8B1107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B1107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31C41"/>
    <w:rsid w:val="00044176"/>
    <w:rsid w:val="00084B99"/>
    <w:rsid w:val="000B55DC"/>
    <w:rsid w:val="0011092F"/>
    <w:rsid w:val="00154A9F"/>
    <w:rsid w:val="0019483E"/>
    <w:rsid w:val="001F5F16"/>
    <w:rsid w:val="001F72B2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930D9"/>
    <w:rsid w:val="003C3094"/>
    <w:rsid w:val="003C5632"/>
    <w:rsid w:val="003F2C55"/>
    <w:rsid w:val="004115DB"/>
    <w:rsid w:val="004118A5"/>
    <w:rsid w:val="00412EA2"/>
    <w:rsid w:val="0043200E"/>
    <w:rsid w:val="00446694"/>
    <w:rsid w:val="004D054A"/>
    <w:rsid w:val="0052581B"/>
    <w:rsid w:val="005D1B78"/>
    <w:rsid w:val="005E5B38"/>
    <w:rsid w:val="005E71F2"/>
    <w:rsid w:val="005F23F0"/>
    <w:rsid w:val="00601A52"/>
    <w:rsid w:val="00626CC5"/>
    <w:rsid w:val="00643337"/>
    <w:rsid w:val="00664F12"/>
    <w:rsid w:val="007400BF"/>
    <w:rsid w:val="007A6B7D"/>
    <w:rsid w:val="007C007C"/>
    <w:rsid w:val="007D5E26"/>
    <w:rsid w:val="007D719B"/>
    <w:rsid w:val="0080136D"/>
    <w:rsid w:val="0086551D"/>
    <w:rsid w:val="008740D3"/>
    <w:rsid w:val="00892AC6"/>
    <w:rsid w:val="008B1107"/>
    <w:rsid w:val="008F6A85"/>
    <w:rsid w:val="00972EA4"/>
    <w:rsid w:val="009C0265"/>
    <w:rsid w:val="00AA473C"/>
    <w:rsid w:val="00AB6750"/>
    <w:rsid w:val="00AE0C80"/>
    <w:rsid w:val="00B45CEF"/>
    <w:rsid w:val="00B523A6"/>
    <w:rsid w:val="00B850DD"/>
    <w:rsid w:val="00B94F67"/>
    <w:rsid w:val="00BD5B9F"/>
    <w:rsid w:val="00C01C70"/>
    <w:rsid w:val="00C4180E"/>
    <w:rsid w:val="00C76702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10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107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10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10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B1107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B110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10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107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10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10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B110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B110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1.13</izvorni_sadrzaj>
    <derivirana_varijabla naziv="DomainObject.Primjedba_1">1.13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862</properties:Words>
  <properties:Characters>4765</properties:Characters>
  <properties:Lines>131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2018-09-12T12:43:00Z</dcterms:created>
  <dc:creator>Monika Grbac</dc:creator>
  <cp:lastModifiedBy>Monika Grbac</cp:lastModifiedBy>
  <cp:lastPrinted>2018-09-13T07:31:00Z</cp:lastPrinted>
  <dcterms:modified xmlns:xsi="http://www.w3.org/2001/XMLSchema-instance" xsi:type="dcterms:W3CDTF">2018-09-13T07:31:00Z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- 1.13.docx)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